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CA21EE" w14:textId="77777777" w:rsidR="000142CE" w:rsidRPr="009C3AC6" w:rsidRDefault="00B90F19">
      <w:pPr>
        <w:jc w:val="center"/>
        <w:rPr>
          <w:b/>
          <w:sz w:val="28"/>
          <w:szCs w:val="30"/>
        </w:rPr>
      </w:pPr>
      <w:r w:rsidRPr="009C3AC6">
        <w:rPr>
          <w:b/>
          <w:sz w:val="28"/>
          <w:szCs w:val="30"/>
        </w:rPr>
        <w:t>结算汇总</w:t>
      </w:r>
      <w:r w:rsidR="000142CE" w:rsidRPr="009C3AC6">
        <w:rPr>
          <w:b/>
          <w:sz w:val="28"/>
          <w:szCs w:val="30"/>
        </w:rPr>
        <w:t>表</w:t>
      </w:r>
    </w:p>
    <w:p w14:paraId="768490BB" w14:textId="77777777" w:rsidR="000142CE" w:rsidRPr="009C3AC6" w:rsidRDefault="000142CE">
      <w:pPr>
        <w:jc w:val="center"/>
        <w:rPr>
          <w:bCs/>
          <w:szCs w:val="30"/>
        </w:rPr>
      </w:pPr>
    </w:p>
    <w:tbl>
      <w:tblPr>
        <w:tblW w:w="8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06"/>
        <w:gridCol w:w="1134"/>
        <w:gridCol w:w="1276"/>
        <w:gridCol w:w="1559"/>
        <w:gridCol w:w="1701"/>
        <w:gridCol w:w="1418"/>
      </w:tblGrid>
      <w:tr w:rsidR="00384392" w:rsidRPr="009C3AC6" w14:paraId="5279251F" w14:textId="77777777" w:rsidTr="00B90F19">
        <w:trPr>
          <w:trHeight w:val="293"/>
        </w:trPr>
        <w:tc>
          <w:tcPr>
            <w:tcW w:w="1306" w:type="dxa"/>
            <w:vMerge w:val="restart"/>
            <w:vAlign w:val="center"/>
          </w:tcPr>
          <w:p w14:paraId="56B15E01" w14:textId="77777777" w:rsidR="00384392" w:rsidRPr="009C3AC6" w:rsidRDefault="00384392" w:rsidP="00B90F19">
            <w:pPr>
              <w:jc w:val="center"/>
              <w:rPr>
                <w:color w:val="000000"/>
                <w:sz w:val="22"/>
                <w:szCs w:val="22"/>
              </w:rPr>
            </w:pPr>
            <w:r w:rsidRPr="009C3AC6">
              <w:rPr>
                <w:color w:val="000000"/>
                <w:sz w:val="22"/>
                <w:szCs w:val="22"/>
              </w:rPr>
              <w:t>入组完成</w:t>
            </w:r>
          </w:p>
          <w:p w14:paraId="6D7020CE" w14:textId="77777777" w:rsidR="00384392" w:rsidRPr="009C3AC6" w:rsidRDefault="00384392" w:rsidP="00B90F19">
            <w:pPr>
              <w:jc w:val="center"/>
              <w:rPr>
                <w:color w:val="000000"/>
                <w:sz w:val="22"/>
                <w:szCs w:val="22"/>
              </w:rPr>
            </w:pPr>
            <w:r w:rsidRPr="009C3AC6">
              <w:rPr>
                <w:color w:val="000000"/>
                <w:sz w:val="22"/>
                <w:szCs w:val="22"/>
              </w:rPr>
              <w:t>情况</w:t>
            </w:r>
          </w:p>
        </w:tc>
        <w:tc>
          <w:tcPr>
            <w:tcW w:w="1134" w:type="dxa"/>
            <w:vAlign w:val="bottom"/>
          </w:tcPr>
          <w:p w14:paraId="01A773E1" w14:textId="77777777" w:rsidR="00384392" w:rsidRPr="009C3AC6" w:rsidRDefault="00384392" w:rsidP="00B90F19">
            <w:pPr>
              <w:jc w:val="center"/>
              <w:rPr>
                <w:color w:val="000000"/>
                <w:sz w:val="22"/>
                <w:szCs w:val="22"/>
              </w:rPr>
            </w:pPr>
            <w:r w:rsidRPr="009C3AC6">
              <w:rPr>
                <w:color w:val="000000"/>
                <w:sz w:val="22"/>
                <w:szCs w:val="22"/>
              </w:rPr>
              <w:t>研究者</w:t>
            </w:r>
          </w:p>
        </w:tc>
        <w:tc>
          <w:tcPr>
            <w:tcW w:w="1276" w:type="dxa"/>
            <w:vAlign w:val="bottom"/>
          </w:tcPr>
          <w:p w14:paraId="101527BA" w14:textId="77777777" w:rsidR="00384392" w:rsidRPr="009C3AC6" w:rsidRDefault="00384392" w:rsidP="00B90F19">
            <w:pPr>
              <w:jc w:val="center"/>
              <w:rPr>
                <w:color w:val="000000"/>
                <w:sz w:val="22"/>
                <w:szCs w:val="22"/>
              </w:rPr>
            </w:pPr>
            <w:r w:rsidRPr="009C3AC6">
              <w:rPr>
                <w:color w:val="000000"/>
                <w:sz w:val="22"/>
                <w:szCs w:val="22"/>
              </w:rPr>
              <w:t>筛选例数</w:t>
            </w:r>
          </w:p>
        </w:tc>
        <w:tc>
          <w:tcPr>
            <w:tcW w:w="1559" w:type="dxa"/>
            <w:vAlign w:val="bottom"/>
          </w:tcPr>
          <w:p w14:paraId="16A1CBC3" w14:textId="77777777" w:rsidR="00384392" w:rsidRPr="009C3AC6" w:rsidRDefault="00384392" w:rsidP="00B90F19">
            <w:pPr>
              <w:jc w:val="center"/>
              <w:rPr>
                <w:color w:val="000000"/>
                <w:sz w:val="22"/>
                <w:szCs w:val="22"/>
              </w:rPr>
            </w:pPr>
            <w:r w:rsidRPr="009C3AC6">
              <w:rPr>
                <w:color w:val="000000"/>
                <w:sz w:val="22"/>
                <w:szCs w:val="22"/>
              </w:rPr>
              <w:t>筛败例数</w:t>
            </w:r>
          </w:p>
        </w:tc>
        <w:tc>
          <w:tcPr>
            <w:tcW w:w="1701" w:type="dxa"/>
            <w:vAlign w:val="bottom"/>
          </w:tcPr>
          <w:p w14:paraId="5812B7DD" w14:textId="77777777" w:rsidR="00384392" w:rsidRPr="009C3AC6" w:rsidRDefault="00384392" w:rsidP="00B90F19">
            <w:pPr>
              <w:jc w:val="center"/>
              <w:rPr>
                <w:color w:val="000000"/>
                <w:sz w:val="22"/>
                <w:szCs w:val="22"/>
              </w:rPr>
            </w:pPr>
            <w:r w:rsidRPr="009C3AC6">
              <w:rPr>
                <w:color w:val="000000"/>
                <w:sz w:val="22"/>
                <w:szCs w:val="22"/>
              </w:rPr>
              <w:t>入组例数</w:t>
            </w:r>
          </w:p>
        </w:tc>
        <w:tc>
          <w:tcPr>
            <w:tcW w:w="1418" w:type="dxa"/>
            <w:vAlign w:val="center"/>
          </w:tcPr>
          <w:p w14:paraId="61248E6F" w14:textId="77777777" w:rsidR="00384392" w:rsidRPr="009C3AC6" w:rsidRDefault="00384392" w:rsidP="00B90F19">
            <w:pPr>
              <w:jc w:val="center"/>
              <w:rPr>
                <w:sz w:val="24"/>
              </w:rPr>
            </w:pPr>
            <w:r w:rsidRPr="009C3AC6">
              <w:t>完成例数</w:t>
            </w:r>
          </w:p>
        </w:tc>
      </w:tr>
      <w:tr w:rsidR="00384392" w:rsidRPr="009C3AC6" w14:paraId="77F79D65" w14:textId="77777777" w:rsidTr="00B90F19">
        <w:trPr>
          <w:trHeight w:val="293"/>
        </w:trPr>
        <w:tc>
          <w:tcPr>
            <w:tcW w:w="1306" w:type="dxa"/>
            <w:vMerge/>
          </w:tcPr>
          <w:p w14:paraId="0C91E637" w14:textId="77777777" w:rsidR="00384392" w:rsidRPr="009C3AC6" w:rsidRDefault="00384392" w:rsidP="00C57128">
            <w:pPr>
              <w:spacing w:line="360" w:lineRule="auto"/>
              <w:jc w:val="center"/>
            </w:pPr>
          </w:p>
        </w:tc>
        <w:tc>
          <w:tcPr>
            <w:tcW w:w="1134" w:type="dxa"/>
            <w:vAlign w:val="center"/>
          </w:tcPr>
          <w:p w14:paraId="54397830" w14:textId="77777777" w:rsidR="00384392" w:rsidRPr="009C3AC6" w:rsidRDefault="00384392" w:rsidP="00C57128">
            <w:pPr>
              <w:spacing w:line="360" w:lineRule="auto"/>
              <w:jc w:val="center"/>
            </w:pPr>
          </w:p>
        </w:tc>
        <w:tc>
          <w:tcPr>
            <w:tcW w:w="1276" w:type="dxa"/>
            <w:vAlign w:val="center"/>
          </w:tcPr>
          <w:p w14:paraId="3BC4A9B9" w14:textId="77777777" w:rsidR="00384392" w:rsidRPr="009C3AC6" w:rsidRDefault="00384392" w:rsidP="00C57128"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 w14:paraId="02AFE159" w14:textId="77777777" w:rsidR="00384392" w:rsidRPr="009C3AC6" w:rsidRDefault="00384392" w:rsidP="00C57128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3064BD38" w14:textId="77777777" w:rsidR="00384392" w:rsidRPr="009C3AC6" w:rsidRDefault="00384392" w:rsidP="00C57128"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 w14:paraId="23BBD56E" w14:textId="77777777" w:rsidR="00384392" w:rsidRPr="009C3AC6" w:rsidRDefault="00384392" w:rsidP="00C57128">
            <w:pPr>
              <w:spacing w:line="360" w:lineRule="auto"/>
              <w:jc w:val="center"/>
            </w:pPr>
          </w:p>
        </w:tc>
      </w:tr>
      <w:tr w:rsidR="00384392" w:rsidRPr="009C3AC6" w14:paraId="47708C91" w14:textId="77777777" w:rsidTr="00B90F19">
        <w:trPr>
          <w:trHeight w:val="293"/>
        </w:trPr>
        <w:tc>
          <w:tcPr>
            <w:tcW w:w="1306" w:type="dxa"/>
            <w:vMerge/>
          </w:tcPr>
          <w:p w14:paraId="715E33FC" w14:textId="77777777" w:rsidR="00384392" w:rsidRPr="009C3AC6" w:rsidRDefault="00384392" w:rsidP="00C57128">
            <w:pPr>
              <w:spacing w:line="360" w:lineRule="auto"/>
              <w:jc w:val="center"/>
            </w:pPr>
          </w:p>
        </w:tc>
        <w:tc>
          <w:tcPr>
            <w:tcW w:w="1134" w:type="dxa"/>
            <w:vAlign w:val="center"/>
          </w:tcPr>
          <w:p w14:paraId="45FD33F9" w14:textId="77777777" w:rsidR="00384392" w:rsidRPr="009C3AC6" w:rsidRDefault="00384392" w:rsidP="00C57128">
            <w:pPr>
              <w:spacing w:line="360" w:lineRule="auto"/>
              <w:jc w:val="center"/>
            </w:pPr>
          </w:p>
        </w:tc>
        <w:tc>
          <w:tcPr>
            <w:tcW w:w="1276" w:type="dxa"/>
            <w:vAlign w:val="center"/>
          </w:tcPr>
          <w:p w14:paraId="1DBFA0D0" w14:textId="77777777" w:rsidR="00384392" w:rsidRPr="009C3AC6" w:rsidRDefault="00384392" w:rsidP="00C57128"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 w14:paraId="5B891EBB" w14:textId="77777777" w:rsidR="00384392" w:rsidRPr="009C3AC6" w:rsidRDefault="00384392" w:rsidP="00C57128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366CDD9A" w14:textId="77777777" w:rsidR="00384392" w:rsidRPr="009C3AC6" w:rsidRDefault="00384392" w:rsidP="00C57128"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 w14:paraId="097E257B" w14:textId="77777777" w:rsidR="00384392" w:rsidRPr="009C3AC6" w:rsidRDefault="00384392" w:rsidP="00C57128">
            <w:pPr>
              <w:spacing w:line="360" w:lineRule="auto"/>
              <w:jc w:val="center"/>
            </w:pPr>
          </w:p>
        </w:tc>
      </w:tr>
      <w:tr w:rsidR="00384392" w:rsidRPr="009C3AC6" w14:paraId="4BB27589" w14:textId="77777777" w:rsidTr="00B90F19">
        <w:trPr>
          <w:trHeight w:val="293"/>
        </w:trPr>
        <w:tc>
          <w:tcPr>
            <w:tcW w:w="1306" w:type="dxa"/>
            <w:vMerge/>
          </w:tcPr>
          <w:p w14:paraId="43CD68F2" w14:textId="77777777" w:rsidR="00384392" w:rsidRPr="009C3AC6" w:rsidRDefault="00384392" w:rsidP="00C57128">
            <w:pPr>
              <w:spacing w:line="360" w:lineRule="auto"/>
              <w:jc w:val="center"/>
            </w:pPr>
          </w:p>
        </w:tc>
        <w:tc>
          <w:tcPr>
            <w:tcW w:w="1134" w:type="dxa"/>
            <w:vAlign w:val="center"/>
          </w:tcPr>
          <w:p w14:paraId="3A3FF6B0" w14:textId="77777777" w:rsidR="00384392" w:rsidRPr="009C3AC6" w:rsidRDefault="00384392" w:rsidP="00C57128">
            <w:pPr>
              <w:spacing w:line="360" w:lineRule="auto"/>
              <w:jc w:val="center"/>
            </w:pPr>
          </w:p>
        </w:tc>
        <w:tc>
          <w:tcPr>
            <w:tcW w:w="1276" w:type="dxa"/>
            <w:vAlign w:val="center"/>
          </w:tcPr>
          <w:p w14:paraId="42E7918F" w14:textId="77777777" w:rsidR="00384392" w:rsidRPr="009C3AC6" w:rsidRDefault="00384392" w:rsidP="00C57128"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 w14:paraId="48C7E9B3" w14:textId="77777777" w:rsidR="00384392" w:rsidRPr="009C3AC6" w:rsidRDefault="00384392" w:rsidP="00C57128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385D4E32" w14:textId="77777777" w:rsidR="00384392" w:rsidRPr="009C3AC6" w:rsidRDefault="00384392" w:rsidP="00C57128"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 w14:paraId="6E8DA9A8" w14:textId="77777777" w:rsidR="00384392" w:rsidRPr="009C3AC6" w:rsidRDefault="00384392" w:rsidP="00C57128">
            <w:pPr>
              <w:spacing w:line="360" w:lineRule="auto"/>
              <w:jc w:val="center"/>
            </w:pPr>
          </w:p>
        </w:tc>
      </w:tr>
      <w:tr w:rsidR="00384392" w:rsidRPr="009C3AC6" w14:paraId="666B3DDB" w14:textId="77777777" w:rsidTr="009004FE">
        <w:trPr>
          <w:trHeight w:val="293"/>
        </w:trPr>
        <w:tc>
          <w:tcPr>
            <w:tcW w:w="8394" w:type="dxa"/>
            <w:gridSpan w:val="6"/>
          </w:tcPr>
          <w:p w14:paraId="1853EB01" w14:textId="77777777" w:rsidR="00384392" w:rsidRPr="009C3AC6" w:rsidRDefault="00384392" w:rsidP="00C57128">
            <w:pPr>
              <w:spacing w:line="360" w:lineRule="auto"/>
              <w:jc w:val="center"/>
            </w:pPr>
          </w:p>
        </w:tc>
      </w:tr>
      <w:tr w:rsidR="00384392" w:rsidRPr="009C3AC6" w14:paraId="7B7E1017" w14:textId="77777777" w:rsidTr="00384392">
        <w:trPr>
          <w:trHeight w:val="293"/>
        </w:trPr>
        <w:tc>
          <w:tcPr>
            <w:tcW w:w="1306" w:type="dxa"/>
          </w:tcPr>
          <w:p w14:paraId="3B30F91D" w14:textId="77777777" w:rsidR="00384392" w:rsidRPr="009C3AC6" w:rsidRDefault="00384392" w:rsidP="00C57128">
            <w:pPr>
              <w:spacing w:line="360" w:lineRule="auto"/>
              <w:jc w:val="center"/>
            </w:pPr>
            <w:r w:rsidRPr="009C3AC6">
              <w:t>合同信息</w:t>
            </w:r>
          </w:p>
        </w:tc>
        <w:tc>
          <w:tcPr>
            <w:tcW w:w="1134" w:type="dxa"/>
            <w:vAlign w:val="center"/>
          </w:tcPr>
          <w:p w14:paraId="60D19F5B" w14:textId="77777777" w:rsidR="00384392" w:rsidRPr="009C3AC6" w:rsidRDefault="00384392" w:rsidP="00384392">
            <w:pPr>
              <w:jc w:val="center"/>
            </w:pPr>
            <w:r w:rsidRPr="009C3AC6">
              <w:t>合同登记号</w:t>
            </w:r>
          </w:p>
        </w:tc>
        <w:tc>
          <w:tcPr>
            <w:tcW w:w="1276" w:type="dxa"/>
            <w:vAlign w:val="center"/>
          </w:tcPr>
          <w:p w14:paraId="64DB4D62" w14:textId="77777777" w:rsidR="00384392" w:rsidRPr="009C3AC6" w:rsidRDefault="00384392" w:rsidP="00384392">
            <w:pPr>
              <w:jc w:val="center"/>
            </w:pPr>
            <w:r w:rsidRPr="009C3AC6">
              <w:t>合同签订</w:t>
            </w:r>
          </w:p>
          <w:p w14:paraId="4C3494F3" w14:textId="77777777" w:rsidR="00384392" w:rsidRPr="009C3AC6" w:rsidRDefault="00384392" w:rsidP="00384392">
            <w:pPr>
              <w:jc w:val="center"/>
            </w:pPr>
            <w:r w:rsidRPr="009C3AC6">
              <w:t>日期</w:t>
            </w:r>
          </w:p>
        </w:tc>
        <w:tc>
          <w:tcPr>
            <w:tcW w:w="1559" w:type="dxa"/>
            <w:vAlign w:val="center"/>
          </w:tcPr>
          <w:p w14:paraId="1842FAC8" w14:textId="77777777" w:rsidR="00384392" w:rsidRPr="009C3AC6" w:rsidRDefault="00384392" w:rsidP="00384392">
            <w:pPr>
              <w:jc w:val="center"/>
            </w:pPr>
            <w:r w:rsidRPr="009C3AC6">
              <w:t>合同金额</w:t>
            </w:r>
          </w:p>
        </w:tc>
        <w:tc>
          <w:tcPr>
            <w:tcW w:w="1701" w:type="dxa"/>
            <w:vAlign w:val="center"/>
          </w:tcPr>
          <w:p w14:paraId="5C9B8F97" w14:textId="77777777" w:rsidR="00384392" w:rsidRPr="009C3AC6" w:rsidRDefault="00384392" w:rsidP="00384392">
            <w:pPr>
              <w:jc w:val="center"/>
            </w:pPr>
            <w:r w:rsidRPr="009C3AC6">
              <w:t>到账金额</w:t>
            </w:r>
          </w:p>
        </w:tc>
        <w:tc>
          <w:tcPr>
            <w:tcW w:w="1418" w:type="dxa"/>
            <w:vAlign w:val="center"/>
          </w:tcPr>
          <w:p w14:paraId="56E071E4" w14:textId="77777777" w:rsidR="00384392" w:rsidRPr="009C3AC6" w:rsidRDefault="00384392" w:rsidP="00384392">
            <w:pPr>
              <w:jc w:val="center"/>
            </w:pPr>
            <w:r w:rsidRPr="009C3AC6">
              <w:t>打款日期</w:t>
            </w:r>
          </w:p>
        </w:tc>
      </w:tr>
      <w:tr w:rsidR="00384392" w:rsidRPr="009C3AC6" w14:paraId="3B5878F4" w14:textId="77777777" w:rsidTr="00384392">
        <w:trPr>
          <w:trHeight w:val="293"/>
        </w:trPr>
        <w:tc>
          <w:tcPr>
            <w:tcW w:w="1306" w:type="dxa"/>
          </w:tcPr>
          <w:p w14:paraId="2E3C4183" w14:textId="77777777" w:rsidR="00384392" w:rsidRPr="009C3AC6" w:rsidRDefault="00384392" w:rsidP="00C57128">
            <w:pPr>
              <w:spacing w:line="360" w:lineRule="auto"/>
              <w:jc w:val="center"/>
            </w:pPr>
          </w:p>
        </w:tc>
        <w:tc>
          <w:tcPr>
            <w:tcW w:w="1134" w:type="dxa"/>
            <w:vAlign w:val="center"/>
          </w:tcPr>
          <w:p w14:paraId="58A9FB81" w14:textId="77777777" w:rsidR="00384392" w:rsidRPr="009C3AC6" w:rsidRDefault="00384392" w:rsidP="00384392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C22778E" w14:textId="77777777" w:rsidR="00384392" w:rsidRPr="009C3AC6" w:rsidRDefault="00384392" w:rsidP="00384392">
            <w:pPr>
              <w:jc w:val="center"/>
            </w:pPr>
          </w:p>
        </w:tc>
        <w:tc>
          <w:tcPr>
            <w:tcW w:w="1559" w:type="dxa"/>
            <w:vAlign w:val="center"/>
          </w:tcPr>
          <w:p w14:paraId="21514772" w14:textId="77777777" w:rsidR="00384392" w:rsidRPr="009C3AC6" w:rsidRDefault="00384392" w:rsidP="00384392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62EB77B" w14:textId="77777777" w:rsidR="00384392" w:rsidRPr="009C3AC6" w:rsidRDefault="00384392" w:rsidP="00384392">
            <w:pPr>
              <w:jc w:val="center"/>
            </w:pPr>
          </w:p>
        </w:tc>
        <w:tc>
          <w:tcPr>
            <w:tcW w:w="1418" w:type="dxa"/>
            <w:vAlign w:val="center"/>
          </w:tcPr>
          <w:p w14:paraId="0941C613" w14:textId="77777777" w:rsidR="00384392" w:rsidRPr="009C3AC6" w:rsidRDefault="00384392" w:rsidP="00384392">
            <w:pPr>
              <w:jc w:val="center"/>
            </w:pPr>
          </w:p>
        </w:tc>
      </w:tr>
      <w:tr w:rsidR="00384392" w:rsidRPr="009C3AC6" w14:paraId="2D4C50D3" w14:textId="77777777" w:rsidTr="00384392">
        <w:trPr>
          <w:trHeight w:val="293"/>
        </w:trPr>
        <w:tc>
          <w:tcPr>
            <w:tcW w:w="1306" w:type="dxa"/>
          </w:tcPr>
          <w:p w14:paraId="4C250F5E" w14:textId="77777777" w:rsidR="00384392" w:rsidRPr="009C3AC6" w:rsidRDefault="00384392" w:rsidP="00C57128">
            <w:pPr>
              <w:spacing w:line="360" w:lineRule="auto"/>
              <w:jc w:val="center"/>
            </w:pPr>
          </w:p>
        </w:tc>
        <w:tc>
          <w:tcPr>
            <w:tcW w:w="1134" w:type="dxa"/>
            <w:vAlign w:val="center"/>
          </w:tcPr>
          <w:p w14:paraId="44CB641D" w14:textId="77777777" w:rsidR="00384392" w:rsidRPr="009C3AC6" w:rsidRDefault="00384392" w:rsidP="00384392">
            <w:pPr>
              <w:jc w:val="center"/>
            </w:pPr>
          </w:p>
        </w:tc>
        <w:tc>
          <w:tcPr>
            <w:tcW w:w="1276" w:type="dxa"/>
            <w:vAlign w:val="center"/>
          </w:tcPr>
          <w:p w14:paraId="49CC73A4" w14:textId="77777777" w:rsidR="00384392" w:rsidRPr="009C3AC6" w:rsidRDefault="00384392" w:rsidP="00384392">
            <w:pPr>
              <w:jc w:val="center"/>
            </w:pPr>
          </w:p>
        </w:tc>
        <w:tc>
          <w:tcPr>
            <w:tcW w:w="1559" w:type="dxa"/>
            <w:vAlign w:val="center"/>
          </w:tcPr>
          <w:p w14:paraId="437D42E1" w14:textId="77777777" w:rsidR="00384392" w:rsidRPr="009C3AC6" w:rsidRDefault="00384392" w:rsidP="00384392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77B8595" w14:textId="77777777" w:rsidR="00384392" w:rsidRPr="009C3AC6" w:rsidRDefault="00384392" w:rsidP="00384392">
            <w:pPr>
              <w:jc w:val="center"/>
            </w:pPr>
          </w:p>
        </w:tc>
        <w:tc>
          <w:tcPr>
            <w:tcW w:w="1418" w:type="dxa"/>
            <w:vAlign w:val="center"/>
          </w:tcPr>
          <w:p w14:paraId="18C088C9" w14:textId="77777777" w:rsidR="00384392" w:rsidRPr="009C3AC6" w:rsidRDefault="00384392" w:rsidP="00384392">
            <w:pPr>
              <w:jc w:val="center"/>
            </w:pPr>
          </w:p>
        </w:tc>
      </w:tr>
      <w:tr w:rsidR="00384392" w:rsidRPr="009C3AC6" w14:paraId="0DFD75E9" w14:textId="77777777" w:rsidTr="00384392">
        <w:trPr>
          <w:trHeight w:val="293"/>
        </w:trPr>
        <w:tc>
          <w:tcPr>
            <w:tcW w:w="1306" w:type="dxa"/>
          </w:tcPr>
          <w:p w14:paraId="63C58545" w14:textId="77777777" w:rsidR="00384392" w:rsidRPr="009C3AC6" w:rsidRDefault="00384392" w:rsidP="00C57128">
            <w:pPr>
              <w:spacing w:line="360" w:lineRule="auto"/>
              <w:jc w:val="center"/>
            </w:pPr>
          </w:p>
        </w:tc>
        <w:tc>
          <w:tcPr>
            <w:tcW w:w="1134" w:type="dxa"/>
            <w:vAlign w:val="center"/>
          </w:tcPr>
          <w:p w14:paraId="2B968102" w14:textId="77777777" w:rsidR="00384392" w:rsidRPr="009C3AC6" w:rsidRDefault="00384392" w:rsidP="00384392">
            <w:pPr>
              <w:jc w:val="center"/>
            </w:pPr>
          </w:p>
        </w:tc>
        <w:tc>
          <w:tcPr>
            <w:tcW w:w="1276" w:type="dxa"/>
            <w:vAlign w:val="center"/>
          </w:tcPr>
          <w:p w14:paraId="47DFF481" w14:textId="77777777" w:rsidR="00384392" w:rsidRPr="009C3AC6" w:rsidRDefault="00384392" w:rsidP="00384392">
            <w:pPr>
              <w:jc w:val="center"/>
            </w:pPr>
          </w:p>
        </w:tc>
        <w:tc>
          <w:tcPr>
            <w:tcW w:w="1559" w:type="dxa"/>
            <w:vAlign w:val="center"/>
          </w:tcPr>
          <w:p w14:paraId="75B3DD57" w14:textId="77777777" w:rsidR="00384392" w:rsidRPr="009C3AC6" w:rsidRDefault="00384392" w:rsidP="00384392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03F42B4" w14:textId="77777777" w:rsidR="00384392" w:rsidRPr="009C3AC6" w:rsidRDefault="00384392" w:rsidP="00384392">
            <w:pPr>
              <w:jc w:val="center"/>
            </w:pPr>
          </w:p>
        </w:tc>
        <w:tc>
          <w:tcPr>
            <w:tcW w:w="1418" w:type="dxa"/>
            <w:vAlign w:val="center"/>
          </w:tcPr>
          <w:p w14:paraId="65EE9CAD" w14:textId="77777777" w:rsidR="00384392" w:rsidRPr="009C3AC6" w:rsidRDefault="00384392" w:rsidP="00384392">
            <w:pPr>
              <w:jc w:val="center"/>
            </w:pPr>
          </w:p>
        </w:tc>
      </w:tr>
      <w:tr w:rsidR="00B90F19" w:rsidRPr="009C3AC6" w14:paraId="76A3525B" w14:textId="77777777" w:rsidTr="006B0997">
        <w:trPr>
          <w:trHeight w:val="293"/>
        </w:trPr>
        <w:tc>
          <w:tcPr>
            <w:tcW w:w="8394" w:type="dxa"/>
            <w:gridSpan w:val="6"/>
          </w:tcPr>
          <w:p w14:paraId="4FA1360C" w14:textId="77777777" w:rsidR="00B90F19" w:rsidRPr="009C3AC6" w:rsidRDefault="00B90F19" w:rsidP="00C57128">
            <w:pPr>
              <w:spacing w:line="360" w:lineRule="auto"/>
              <w:jc w:val="center"/>
            </w:pPr>
          </w:p>
        </w:tc>
      </w:tr>
      <w:tr w:rsidR="00B90F19" w:rsidRPr="009C3AC6" w14:paraId="63EC25FD" w14:textId="77777777" w:rsidTr="006B0997">
        <w:trPr>
          <w:trHeight w:val="293"/>
        </w:trPr>
        <w:tc>
          <w:tcPr>
            <w:tcW w:w="1306" w:type="dxa"/>
          </w:tcPr>
          <w:p w14:paraId="729B71C1" w14:textId="77777777" w:rsidR="00B90F19" w:rsidRPr="009C3AC6" w:rsidRDefault="00B90F19" w:rsidP="00C57128">
            <w:pPr>
              <w:spacing w:line="360" w:lineRule="auto"/>
              <w:jc w:val="center"/>
            </w:pPr>
            <w:r w:rsidRPr="009C3AC6">
              <w:t>费用类别</w:t>
            </w:r>
          </w:p>
        </w:tc>
        <w:tc>
          <w:tcPr>
            <w:tcW w:w="1134" w:type="dxa"/>
            <w:vAlign w:val="bottom"/>
          </w:tcPr>
          <w:p w14:paraId="5067ED54" w14:textId="77777777" w:rsidR="00B90F19" w:rsidRPr="009C3AC6" w:rsidRDefault="00B90F19">
            <w:pPr>
              <w:jc w:val="center"/>
              <w:rPr>
                <w:color w:val="000000"/>
                <w:sz w:val="24"/>
              </w:rPr>
            </w:pPr>
            <w:r w:rsidRPr="009C3AC6">
              <w:rPr>
                <w:color w:val="000000"/>
              </w:rPr>
              <w:t>单价</w:t>
            </w:r>
          </w:p>
        </w:tc>
        <w:tc>
          <w:tcPr>
            <w:tcW w:w="1276" w:type="dxa"/>
            <w:vAlign w:val="bottom"/>
          </w:tcPr>
          <w:p w14:paraId="3E087EDD" w14:textId="77777777" w:rsidR="00B90F19" w:rsidRPr="009C3AC6" w:rsidRDefault="00B90F19">
            <w:pPr>
              <w:jc w:val="center"/>
              <w:rPr>
                <w:color w:val="000000"/>
                <w:sz w:val="24"/>
              </w:rPr>
            </w:pPr>
            <w:r w:rsidRPr="009C3AC6">
              <w:rPr>
                <w:color w:val="000000"/>
              </w:rPr>
              <w:t>例数</w:t>
            </w:r>
          </w:p>
        </w:tc>
        <w:tc>
          <w:tcPr>
            <w:tcW w:w="1559" w:type="dxa"/>
            <w:vAlign w:val="bottom"/>
          </w:tcPr>
          <w:p w14:paraId="66F7CBD6" w14:textId="77777777" w:rsidR="00B90F19" w:rsidRPr="009C3AC6" w:rsidRDefault="00B90F19">
            <w:pPr>
              <w:jc w:val="center"/>
              <w:rPr>
                <w:color w:val="000000"/>
                <w:sz w:val="24"/>
              </w:rPr>
            </w:pPr>
            <w:r w:rsidRPr="009C3AC6">
              <w:rPr>
                <w:color w:val="000000"/>
              </w:rPr>
              <w:t>合计金额</w:t>
            </w:r>
          </w:p>
        </w:tc>
        <w:tc>
          <w:tcPr>
            <w:tcW w:w="3119" w:type="dxa"/>
            <w:gridSpan w:val="2"/>
            <w:vAlign w:val="bottom"/>
          </w:tcPr>
          <w:p w14:paraId="4B53ABA1" w14:textId="77777777" w:rsidR="00B90F19" w:rsidRPr="009C3AC6" w:rsidRDefault="00B90F19">
            <w:pPr>
              <w:jc w:val="center"/>
              <w:rPr>
                <w:color w:val="000000"/>
                <w:sz w:val="24"/>
              </w:rPr>
            </w:pPr>
            <w:r w:rsidRPr="009C3AC6">
              <w:rPr>
                <w:color w:val="000000"/>
              </w:rPr>
              <w:t>其他情况说明</w:t>
            </w:r>
          </w:p>
        </w:tc>
      </w:tr>
      <w:tr w:rsidR="007E6B16" w:rsidRPr="009C3AC6" w14:paraId="10ABA5DA" w14:textId="77777777" w:rsidTr="006B0997">
        <w:trPr>
          <w:trHeight w:val="293"/>
        </w:trPr>
        <w:tc>
          <w:tcPr>
            <w:tcW w:w="1306" w:type="dxa"/>
          </w:tcPr>
          <w:p w14:paraId="757A4754" w14:textId="77777777" w:rsidR="007E6B16" w:rsidRPr="009C3AC6" w:rsidRDefault="007E6B16" w:rsidP="00C57128">
            <w:pPr>
              <w:spacing w:line="360" w:lineRule="auto"/>
              <w:jc w:val="center"/>
            </w:pPr>
            <w:r w:rsidRPr="009C3AC6">
              <w:t>检测费</w:t>
            </w:r>
          </w:p>
        </w:tc>
        <w:tc>
          <w:tcPr>
            <w:tcW w:w="1134" w:type="dxa"/>
            <w:vAlign w:val="bottom"/>
          </w:tcPr>
          <w:p w14:paraId="6F0F5B59" w14:textId="77777777" w:rsidR="007E6B16" w:rsidRPr="009C3AC6" w:rsidRDefault="007E6B1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3B304CA9" w14:textId="77777777" w:rsidR="007E6B16" w:rsidRPr="009C3AC6" w:rsidRDefault="007E6B16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Align w:val="bottom"/>
          </w:tcPr>
          <w:p w14:paraId="46F9B574" w14:textId="77777777" w:rsidR="007E6B16" w:rsidRPr="009C3AC6" w:rsidRDefault="007E6B16">
            <w:pPr>
              <w:jc w:val="center"/>
              <w:rPr>
                <w:color w:val="000000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4B2F69C" w14:textId="77777777" w:rsidR="007E6B16" w:rsidRPr="009C3AC6" w:rsidRDefault="007E6B16">
            <w:pPr>
              <w:jc w:val="center"/>
              <w:rPr>
                <w:color w:val="000000"/>
              </w:rPr>
            </w:pPr>
          </w:p>
        </w:tc>
      </w:tr>
      <w:tr w:rsidR="00B90F19" w:rsidRPr="009C3AC6" w14:paraId="35623B84" w14:textId="77777777" w:rsidTr="006B0997">
        <w:trPr>
          <w:trHeight w:val="293"/>
        </w:trPr>
        <w:tc>
          <w:tcPr>
            <w:tcW w:w="1306" w:type="dxa"/>
          </w:tcPr>
          <w:p w14:paraId="24065452" w14:textId="77777777" w:rsidR="00B90F19" w:rsidRPr="009C3AC6" w:rsidRDefault="00B90F19" w:rsidP="00C57128">
            <w:pPr>
              <w:spacing w:line="360" w:lineRule="auto"/>
              <w:jc w:val="center"/>
            </w:pPr>
            <w:r w:rsidRPr="009C3AC6">
              <w:t>观察费</w:t>
            </w:r>
          </w:p>
        </w:tc>
        <w:tc>
          <w:tcPr>
            <w:tcW w:w="1134" w:type="dxa"/>
            <w:vAlign w:val="center"/>
          </w:tcPr>
          <w:p w14:paraId="21DD8324" w14:textId="77777777" w:rsidR="00B90F19" w:rsidRPr="009C3AC6" w:rsidRDefault="00B90F19" w:rsidP="00C57128">
            <w:pPr>
              <w:spacing w:line="360" w:lineRule="auto"/>
              <w:jc w:val="center"/>
            </w:pPr>
          </w:p>
        </w:tc>
        <w:tc>
          <w:tcPr>
            <w:tcW w:w="1276" w:type="dxa"/>
            <w:vAlign w:val="center"/>
          </w:tcPr>
          <w:p w14:paraId="49FCBC24" w14:textId="77777777" w:rsidR="00B90F19" w:rsidRPr="009C3AC6" w:rsidRDefault="00B90F19" w:rsidP="00C57128"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 w14:paraId="7FCA9687" w14:textId="77777777" w:rsidR="00B90F19" w:rsidRPr="009C3AC6" w:rsidRDefault="00B90F19" w:rsidP="00C57128">
            <w:pPr>
              <w:spacing w:line="360" w:lineRule="auto"/>
              <w:jc w:val="center"/>
            </w:pPr>
          </w:p>
        </w:tc>
        <w:tc>
          <w:tcPr>
            <w:tcW w:w="3119" w:type="dxa"/>
            <w:gridSpan w:val="2"/>
            <w:vAlign w:val="center"/>
          </w:tcPr>
          <w:p w14:paraId="19FDB700" w14:textId="77777777" w:rsidR="00B90F19" w:rsidRPr="009C3AC6" w:rsidRDefault="00B90F19" w:rsidP="00B90F19">
            <w:pPr>
              <w:jc w:val="center"/>
              <w:rPr>
                <w:color w:val="000000"/>
              </w:rPr>
            </w:pPr>
          </w:p>
        </w:tc>
      </w:tr>
      <w:tr w:rsidR="00B90F19" w:rsidRPr="009C3AC6" w14:paraId="2DA94D09" w14:textId="77777777" w:rsidTr="006B0997">
        <w:trPr>
          <w:trHeight w:val="293"/>
        </w:trPr>
        <w:tc>
          <w:tcPr>
            <w:tcW w:w="1306" w:type="dxa"/>
          </w:tcPr>
          <w:p w14:paraId="1491F97E" w14:textId="77777777" w:rsidR="00B90F19" w:rsidRPr="009C3AC6" w:rsidRDefault="00B90F19" w:rsidP="00C57128">
            <w:pPr>
              <w:spacing w:line="360" w:lineRule="auto"/>
              <w:jc w:val="center"/>
            </w:pPr>
            <w:r w:rsidRPr="009C3AC6">
              <w:t>CRC</w:t>
            </w:r>
            <w:r w:rsidRPr="009C3AC6">
              <w:t>服务费</w:t>
            </w:r>
          </w:p>
        </w:tc>
        <w:tc>
          <w:tcPr>
            <w:tcW w:w="1134" w:type="dxa"/>
            <w:vAlign w:val="center"/>
          </w:tcPr>
          <w:p w14:paraId="3F1D15A3" w14:textId="77777777" w:rsidR="00B90F19" w:rsidRPr="009C3AC6" w:rsidRDefault="00B90F19" w:rsidP="00C57128">
            <w:pPr>
              <w:spacing w:line="360" w:lineRule="auto"/>
              <w:jc w:val="center"/>
            </w:pPr>
          </w:p>
        </w:tc>
        <w:tc>
          <w:tcPr>
            <w:tcW w:w="1276" w:type="dxa"/>
            <w:vAlign w:val="center"/>
          </w:tcPr>
          <w:p w14:paraId="59D3F743" w14:textId="77777777" w:rsidR="00B90F19" w:rsidRPr="009C3AC6" w:rsidRDefault="00B90F19" w:rsidP="00C57128"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 w14:paraId="33C1B881" w14:textId="77777777" w:rsidR="00B90F19" w:rsidRPr="009C3AC6" w:rsidRDefault="00B90F19" w:rsidP="00C57128">
            <w:pPr>
              <w:spacing w:line="360" w:lineRule="auto"/>
              <w:jc w:val="center"/>
            </w:pPr>
          </w:p>
        </w:tc>
        <w:tc>
          <w:tcPr>
            <w:tcW w:w="3119" w:type="dxa"/>
            <w:gridSpan w:val="2"/>
            <w:vAlign w:val="center"/>
          </w:tcPr>
          <w:p w14:paraId="29D00DAC" w14:textId="77777777" w:rsidR="00B90F19" w:rsidRPr="009C3AC6" w:rsidRDefault="00B90F19" w:rsidP="00B90F19">
            <w:pPr>
              <w:jc w:val="center"/>
              <w:rPr>
                <w:color w:val="000000"/>
              </w:rPr>
            </w:pPr>
          </w:p>
        </w:tc>
      </w:tr>
      <w:tr w:rsidR="00B90F19" w:rsidRPr="009C3AC6" w14:paraId="6CC6F7E3" w14:textId="77777777" w:rsidTr="006B0997">
        <w:trPr>
          <w:trHeight w:val="293"/>
        </w:trPr>
        <w:tc>
          <w:tcPr>
            <w:tcW w:w="1306" w:type="dxa"/>
          </w:tcPr>
          <w:p w14:paraId="52FD2C08" w14:textId="77777777" w:rsidR="00B90F19" w:rsidRPr="009C3AC6" w:rsidRDefault="00B90F19" w:rsidP="00C57128">
            <w:pPr>
              <w:spacing w:line="360" w:lineRule="auto"/>
              <w:jc w:val="center"/>
            </w:pPr>
            <w:r w:rsidRPr="009C3AC6">
              <w:t>质控费</w:t>
            </w:r>
          </w:p>
        </w:tc>
        <w:tc>
          <w:tcPr>
            <w:tcW w:w="1134" w:type="dxa"/>
            <w:vAlign w:val="center"/>
          </w:tcPr>
          <w:p w14:paraId="558F1FF9" w14:textId="77777777" w:rsidR="00B90F19" w:rsidRPr="009C3AC6" w:rsidRDefault="00B90F19" w:rsidP="00C57128">
            <w:pPr>
              <w:spacing w:line="360" w:lineRule="auto"/>
              <w:jc w:val="center"/>
            </w:pPr>
          </w:p>
        </w:tc>
        <w:tc>
          <w:tcPr>
            <w:tcW w:w="1276" w:type="dxa"/>
            <w:vAlign w:val="center"/>
          </w:tcPr>
          <w:p w14:paraId="6ECA70F7" w14:textId="77777777" w:rsidR="00B90F19" w:rsidRPr="009C3AC6" w:rsidRDefault="00B90F19" w:rsidP="00C57128"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 w14:paraId="675CA7F1" w14:textId="77777777" w:rsidR="00B90F19" w:rsidRPr="009C3AC6" w:rsidRDefault="00B90F19" w:rsidP="00C57128">
            <w:pPr>
              <w:spacing w:line="360" w:lineRule="auto"/>
              <w:jc w:val="center"/>
            </w:pPr>
          </w:p>
        </w:tc>
        <w:tc>
          <w:tcPr>
            <w:tcW w:w="3119" w:type="dxa"/>
            <w:gridSpan w:val="2"/>
            <w:vAlign w:val="center"/>
          </w:tcPr>
          <w:p w14:paraId="68A3BE43" w14:textId="77777777" w:rsidR="00B90F19" w:rsidRPr="009C3AC6" w:rsidRDefault="00B90F19" w:rsidP="00C57128">
            <w:pPr>
              <w:spacing w:line="360" w:lineRule="auto"/>
              <w:jc w:val="center"/>
            </w:pPr>
          </w:p>
        </w:tc>
      </w:tr>
      <w:tr w:rsidR="00B90F19" w:rsidRPr="009C3AC6" w14:paraId="3DE17A5F" w14:textId="77777777" w:rsidTr="006B0997">
        <w:trPr>
          <w:trHeight w:val="293"/>
        </w:trPr>
        <w:tc>
          <w:tcPr>
            <w:tcW w:w="1306" w:type="dxa"/>
          </w:tcPr>
          <w:p w14:paraId="2820C0B8" w14:textId="77777777" w:rsidR="00B90F19" w:rsidRPr="009C3AC6" w:rsidRDefault="00B90F19" w:rsidP="00C57128">
            <w:pPr>
              <w:spacing w:line="360" w:lineRule="auto"/>
              <w:jc w:val="center"/>
            </w:pPr>
            <w:r w:rsidRPr="009C3AC6">
              <w:t>资料管理费</w:t>
            </w:r>
          </w:p>
        </w:tc>
        <w:tc>
          <w:tcPr>
            <w:tcW w:w="1134" w:type="dxa"/>
            <w:vAlign w:val="center"/>
          </w:tcPr>
          <w:p w14:paraId="0B8E1310" w14:textId="77777777" w:rsidR="00B90F19" w:rsidRPr="009C3AC6" w:rsidRDefault="00B90F19" w:rsidP="00C57128">
            <w:pPr>
              <w:spacing w:line="360" w:lineRule="auto"/>
              <w:jc w:val="center"/>
            </w:pPr>
          </w:p>
        </w:tc>
        <w:tc>
          <w:tcPr>
            <w:tcW w:w="1276" w:type="dxa"/>
            <w:vAlign w:val="center"/>
          </w:tcPr>
          <w:p w14:paraId="647DF379" w14:textId="77777777" w:rsidR="00B90F19" w:rsidRPr="009C3AC6" w:rsidRDefault="00B90F19" w:rsidP="00C57128"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 w14:paraId="4EF25EAB" w14:textId="77777777" w:rsidR="00B90F19" w:rsidRPr="009C3AC6" w:rsidRDefault="00B90F19" w:rsidP="00C57128">
            <w:pPr>
              <w:spacing w:line="360" w:lineRule="auto"/>
              <w:jc w:val="center"/>
            </w:pPr>
          </w:p>
        </w:tc>
        <w:tc>
          <w:tcPr>
            <w:tcW w:w="3119" w:type="dxa"/>
            <w:gridSpan w:val="2"/>
            <w:vAlign w:val="center"/>
          </w:tcPr>
          <w:p w14:paraId="4326ADAC" w14:textId="77777777" w:rsidR="00B90F19" w:rsidRPr="009C3AC6" w:rsidRDefault="00B90F19" w:rsidP="00C57128">
            <w:pPr>
              <w:spacing w:line="360" w:lineRule="auto"/>
              <w:jc w:val="center"/>
            </w:pPr>
          </w:p>
        </w:tc>
      </w:tr>
      <w:tr w:rsidR="00B90F19" w:rsidRPr="009C3AC6" w14:paraId="50ACD383" w14:textId="77777777" w:rsidTr="006B0997">
        <w:trPr>
          <w:trHeight w:val="293"/>
        </w:trPr>
        <w:tc>
          <w:tcPr>
            <w:tcW w:w="1306" w:type="dxa"/>
          </w:tcPr>
          <w:p w14:paraId="0E207504" w14:textId="77777777" w:rsidR="00B90F19" w:rsidRPr="009C3AC6" w:rsidRDefault="00B90F19" w:rsidP="00C57128">
            <w:pPr>
              <w:spacing w:line="360" w:lineRule="auto"/>
              <w:jc w:val="center"/>
            </w:pPr>
            <w:r w:rsidRPr="009C3AC6">
              <w:t>药物管理费</w:t>
            </w:r>
          </w:p>
        </w:tc>
        <w:tc>
          <w:tcPr>
            <w:tcW w:w="1134" w:type="dxa"/>
            <w:vAlign w:val="center"/>
          </w:tcPr>
          <w:p w14:paraId="0E35E084" w14:textId="77777777" w:rsidR="00B90F19" w:rsidRPr="009C3AC6" w:rsidRDefault="00B90F19" w:rsidP="00C57128">
            <w:pPr>
              <w:spacing w:line="360" w:lineRule="auto"/>
              <w:jc w:val="center"/>
            </w:pPr>
          </w:p>
        </w:tc>
        <w:tc>
          <w:tcPr>
            <w:tcW w:w="1276" w:type="dxa"/>
            <w:vAlign w:val="center"/>
          </w:tcPr>
          <w:p w14:paraId="43F2D50F" w14:textId="77777777" w:rsidR="00B90F19" w:rsidRPr="009C3AC6" w:rsidRDefault="00B90F19" w:rsidP="00C57128"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 w14:paraId="55E487A0" w14:textId="77777777" w:rsidR="00B90F19" w:rsidRPr="009C3AC6" w:rsidRDefault="00B90F19" w:rsidP="00C57128">
            <w:pPr>
              <w:spacing w:line="360" w:lineRule="auto"/>
              <w:jc w:val="center"/>
            </w:pPr>
          </w:p>
        </w:tc>
        <w:tc>
          <w:tcPr>
            <w:tcW w:w="3119" w:type="dxa"/>
            <w:gridSpan w:val="2"/>
            <w:vAlign w:val="center"/>
          </w:tcPr>
          <w:p w14:paraId="3B33E389" w14:textId="77777777" w:rsidR="00B90F19" w:rsidRPr="009C3AC6" w:rsidRDefault="00B90F19" w:rsidP="00C57128">
            <w:pPr>
              <w:spacing w:line="360" w:lineRule="auto"/>
              <w:jc w:val="center"/>
            </w:pPr>
          </w:p>
        </w:tc>
      </w:tr>
      <w:tr w:rsidR="00B90F19" w:rsidRPr="009C3AC6" w14:paraId="243EC4D9" w14:textId="77777777" w:rsidTr="006B0997">
        <w:trPr>
          <w:trHeight w:val="293"/>
        </w:trPr>
        <w:tc>
          <w:tcPr>
            <w:tcW w:w="1306" w:type="dxa"/>
          </w:tcPr>
          <w:p w14:paraId="113B3324" w14:textId="77777777" w:rsidR="00B90F19" w:rsidRPr="009C3AC6" w:rsidRDefault="00B90F19" w:rsidP="00C57128">
            <w:pPr>
              <w:spacing w:line="360" w:lineRule="auto"/>
              <w:jc w:val="center"/>
            </w:pPr>
            <w:r w:rsidRPr="009C3AC6">
              <w:t>管理费</w:t>
            </w:r>
          </w:p>
        </w:tc>
        <w:tc>
          <w:tcPr>
            <w:tcW w:w="1134" w:type="dxa"/>
            <w:vAlign w:val="center"/>
          </w:tcPr>
          <w:p w14:paraId="2725AACC" w14:textId="77777777" w:rsidR="00B90F19" w:rsidRPr="009C3AC6" w:rsidRDefault="00B90F19" w:rsidP="00C57128">
            <w:pPr>
              <w:spacing w:line="360" w:lineRule="auto"/>
              <w:jc w:val="center"/>
            </w:pPr>
          </w:p>
        </w:tc>
        <w:tc>
          <w:tcPr>
            <w:tcW w:w="1276" w:type="dxa"/>
            <w:vAlign w:val="center"/>
          </w:tcPr>
          <w:p w14:paraId="6B1608DB" w14:textId="77777777" w:rsidR="00B90F19" w:rsidRPr="009C3AC6" w:rsidRDefault="00B90F19" w:rsidP="00C57128"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 w14:paraId="475EB4F7" w14:textId="77777777" w:rsidR="00B90F19" w:rsidRPr="009C3AC6" w:rsidRDefault="00B90F19" w:rsidP="00C57128">
            <w:pPr>
              <w:spacing w:line="360" w:lineRule="auto"/>
              <w:jc w:val="center"/>
            </w:pPr>
          </w:p>
        </w:tc>
        <w:tc>
          <w:tcPr>
            <w:tcW w:w="3119" w:type="dxa"/>
            <w:gridSpan w:val="2"/>
            <w:vAlign w:val="center"/>
          </w:tcPr>
          <w:p w14:paraId="175147DE" w14:textId="77777777" w:rsidR="00B90F19" w:rsidRPr="009C3AC6" w:rsidRDefault="00B90F19" w:rsidP="00C57128">
            <w:pPr>
              <w:spacing w:line="360" w:lineRule="auto"/>
              <w:jc w:val="center"/>
            </w:pPr>
          </w:p>
        </w:tc>
      </w:tr>
      <w:tr w:rsidR="00B90F19" w:rsidRPr="009C3AC6" w14:paraId="22FB59ED" w14:textId="77777777" w:rsidTr="006B0997">
        <w:trPr>
          <w:trHeight w:val="293"/>
        </w:trPr>
        <w:tc>
          <w:tcPr>
            <w:tcW w:w="1306" w:type="dxa"/>
          </w:tcPr>
          <w:p w14:paraId="17129153" w14:textId="77777777" w:rsidR="00B90F19" w:rsidRPr="009C3AC6" w:rsidRDefault="00B90F19" w:rsidP="00C57128">
            <w:pPr>
              <w:spacing w:line="360" w:lineRule="auto"/>
              <w:jc w:val="center"/>
            </w:pPr>
            <w:r w:rsidRPr="009C3AC6">
              <w:t>…</w:t>
            </w:r>
          </w:p>
        </w:tc>
        <w:tc>
          <w:tcPr>
            <w:tcW w:w="1134" w:type="dxa"/>
            <w:vAlign w:val="center"/>
          </w:tcPr>
          <w:p w14:paraId="3E5DE47C" w14:textId="77777777" w:rsidR="00B90F19" w:rsidRPr="009C3AC6" w:rsidRDefault="00B90F19" w:rsidP="00C57128">
            <w:pPr>
              <w:spacing w:line="360" w:lineRule="auto"/>
              <w:jc w:val="center"/>
            </w:pPr>
          </w:p>
        </w:tc>
        <w:tc>
          <w:tcPr>
            <w:tcW w:w="1276" w:type="dxa"/>
            <w:vAlign w:val="center"/>
          </w:tcPr>
          <w:p w14:paraId="33133FE4" w14:textId="77777777" w:rsidR="00B90F19" w:rsidRPr="009C3AC6" w:rsidRDefault="00B90F19" w:rsidP="00C57128"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 w14:paraId="0486D550" w14:textId="77777777" w:rsidR="00B90F19" w:rsidRPr="009C3AC6" w:rsidRDefault="00B90F19" w:rsidP="00C57128">
            <w:pPr>
              <w:spacing w:line="360" w:lineRule="auto"/>
              <w:jc w:val="center"/>
            </w:pPr>
          </w:p>
        </w:tc>
        <w:tc>
          <w:tcPr>
            <w:tcW w:w="3119" w:type="dxa"/>
            <w:gridSpan w:val="2"/>
            <w:vAlign w:val="center"/>
          </w:tcPr>
          <w:p w14:paraId="43B21C7A" w14:textId="77777777" w:rsidR="00B90F19" w:rsidRPr="009C3AC6" w:rsidRDefault="00B90F19" w:rsidP="00C57128">
            <w:pPr>
              <w:spacing w:line="360" w:lineRule="auto"/>
              <w:jc w:val="center"/>
            </w:pPr>
          </w:p>
        </w:tc>
      </w:tr>
    </w:tbl>
    <w:p w14:paraId="1FB59844" w14:textId="77777777" w:rsidR="000142CE" w:rsidRPr="009C3AC6" w:rsidRDefault="000142CE"/>
    <w:sectPr w:rsidR="000142CE" w:rsidRPr="009C3AC6" w:rsidSect="00B90F1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6EA8AE" w14:textId="77777777" w:rsidR="0083232B" w:rsidRDefault="0083232B">
      <w:r>
        <w:separator/>
      </w:r>
    </w:p>
  </w:endnote>
  <w:endnote w:type="continuationSeparator" w:id="0">
    <w:p w14:paraId="0458F93E" w14:textId="77777777" w:rsidR="0083232B" w:rsidRDefault="00832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428891" w14:textId="77777777" w:rsidR="00AD1F11" w:rsidRDefault="00AD1F11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149FE" w14:textId="77777777" w:rsidR="00654D56" w:rsidRDefault="00B27A33" w:rsidP="00B27A33">
    <w:pPr>
      <w:pStyle w:val="a3"/>
      <w:jc w:val="center"/>
    </w:pPr>
    <w:r>
      <w:rPr>
        <w:rFonts w:hint="eastAsia"/>
      </w:rPr>
      <w:t>第</w:t>
    </w:r>
    <w:r>
      <w:rPr>
        <w:rFonts w:hint="eastAsia"/>
      </w:rPr>
      <w:t xml:space="preserve"> </w:t>
    </w:r>
    <w:r>
      <w:t xml:space="preserve">1 </w:t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r>
      <w:rPr>
        <w:rFonts w:hint="eastAsia"/>
      </w:rPr>
      <w:t xml:space="preserve"> </w:t>
    </w:r>
    <w:r>
      <w:t>1</w:t>
    </w:r>
    <w:r w:rsidR="00C1507C">
      <w:t xml:space="preserve"> </w:t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A846D" w14:textId="77777777" w:rsidR="00AD1F11" w:rsidRDefault="00AD1F1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81F2C9" w14:textId="77777777" w:rsidR="0083232B" w:rsidRDefault="0083232B">
      <w:r>
        <w:separator/>
      </w:r>
    </w:p>
  </w:footnote>
  <w:footnote w:type="continuationSeparator" w:id="0">
    <w:p w14:paraId="5539A45E" w14:textId="77777777" w:rsidR="0083232B" w:rsidRDefault="00832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7DB25F" w14:textId="77777777" w:rsidR="00AD1F11" w:rsidRDefault="00AD1F1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1BB917" w14:textId="5C8A78A5" w:rsidR="000142CE" w:rsidRPr="003C5B2A" w:rsidRDefault="00B90F19">
    <w:pPr>
      <w:pStyle w:val="a5"/>
      <w:jc w:val="left"/>
      <w:rPr>
        <w:rFonts w:ascii="仿宋" w:eastAsia="仿宋" w:hAnsi="仿宋"/>
        <w:sz w:val="21"/>
        <w:szCs w:val="21"/>
      </w:rPr>
    </w:pPr>
    <w:r w:rsidRPr="003C5B2A">
      <w:rPr>
        <w:rFonts w:ascii="仿宋" w:eastAsia="仿宋" w:hAnsi="仿宋" w:hint="eastAsia"/>
        <w:sz w:val="21"/>
        <w:szCs w:val="21"/>
      </w:rPr>
      <w:t>结算汇总表</w:t>
    </w:r>
    <w:r w:rsidR="000142CE" w:rsidRPr="003C5B2A">
      <w:rPr>
        <w:rFonts w:ascii="仿宋" w:eastAsia="仿宋" w:hAnsi="仿宋" w:hint="eastAsia"/>
        <w:sz w:val="21"/>
        <w:szCs w:val="21"/>
      </w:rPr>
      <w:t xml:space="preserve">      </w:t>
    </w:r>
    <w:r w:rsidR="00A50269" w:rsidRPr="003C5B2A">
      <w:rPr>
        <w:rFonts w:ascii="仿宋" w:eastAsia="仿宋" w:hAnsi="仿宋" w:hint="eastAsia"/>
        <w:sz w:val="21"/>
        <w:szCs w:val="21"/>
      </w:rPr>
      <w:t xml:space="preserve">                       </w:t>
    </w:r>
    <w:r w:rsidR="00B27A33" w:rsidRPr="003C5B2A">
      <w:rPr>
        <w:rFonts w:ascii="仿宋" w:eastAsia="仿宋" w:hAnsi="仿宋"/>
        <w:sz w:val="21"/>
        <w:szCs w:val="21"/>
      </w:rPr>
      <w:t xml:space="preserve">  </w:t>
    </w:r>
    <w:r w:rsidR="00A50269" w:rsidRPr="003C5B2A">
      <w:rPr>
        <w:rFonts w:ascii="仿宋" w:eastAsia="仿宋" w:hAnsi="仿宋" w:hint="eastAsia"/>
        <w:sz w:val="21"/>
        <w:szCs w:val="21"/>
      </w:rPr>
      <w:t xml:space="preserve">      </w:t>
    </w:r>
    <w:r w:rsidR="00C57128" w:rsidRPr="003C5B2A">
      <w:rPr>
        <w:rFonts w:ascii="仿宋" w:eastAsia="仿宋" w:hAnsi="仿宋" w:hint="eastAsia"/>
        <w:sz w:val="21"/>
        <w:szCs w:val="21"/>
      </w:rPr>
      <w:t xml:space="preserve">     </w:t>
    </w:r>
    <w:r w:rsidRPr="003C5B2A">
      <w:rPr>
        <w:rFonts w:ascii="仿宋" w:eastAsia="仿宋" w:hAnsi="仿宋" w:hint="eastAsia"/>
        <w:sz w:val="21"/>
        <w:szCs w:val="21"/>
      </w:rPr>
      <w:t xml:space="preserve">       </w:t>
    </w:r>
    <w:r w:rsidR="003C5B2A" w:rsidRPr="003C5B2A">
      <w:rPr>
        <w:rFonts w:ascii="仿宋" w:eastAsia="仿宋" w:hAnsi="仿宋"/>
        <w:sz w:val="21"/>
        <w:szCs w:val="21"/>
      </w:rPr>
      <w:t>CTI.</w:t>
    </w:r>
    <w:r w:rsidR="00AD1F11">
      <w:rPr>
        <w:rFonts w:ascii="仿宋" w:eastAsia="仿宋" w:hAnsi="仿宋" w:hint="eastAsia"/>
        <w:sz w:val="21"/>
        <w:szCs w:val="21"/>
      </w:rPr>
      <w:t>AT</w:t>
    </w:r>
    <w:r w:rsidR="003C5B2A" w:rsidRPr="003C5B2A">
      <w:rPr>
        <w:rFonts w:ascii="仿宋" w:eastAsia="仿宋" w:hAnsi="仿宋"/>
        <w:sz w:val="21"/>
        <w:szCs w:val="21"/>
      </w:rPr>
      <w:t>/0</w:t>
    </w:r>
    <w:r w:rsidR="002C6FDC">
      <w:rPr>
        <w:rFonts w:ascii="仿宋" w:eastAsia="仿宋" w:hAnsi="仿宋" w:hint="eastAsia"/>
        <w:sz w:val="21"/>
        <w:szCs w:val="21"/>
      </w:rPr>
      <w:t>5</w:t>
    </w:r>
    <w:r w:rsidR="003C5B2A" w:rsidRPr="003C5B2A">
      <w:rPr>
        <w:rFonts w:ascii="仿宋" w:eastAsia="仿宋" w:hAnsi="仿宋"/>
        <w:sz w:val="21"/>
        <w:szCs w:val="21"/>
      </w:rPr>
      <w:t>/0901.</w:t>
    </w:r>
    <w:r w:rsidR="007C0A47">
      <w:rPr>
        <w:rFonts w:ascii="仿宋" w:eastAsia="仿宋" w:hAnsi="仿宋" w:hint="eastAsia"/>
        <w:sz w:val="21"/>
        <w:szCs w:val="21"/>
      </w:rPr>
      <w:t>18</w:t>
    </w:r>
    <w:r w:rsidR="003C5B2A" w:rsidRPr="003C5B2A">
      <w:rPr>
        <w:rFonts w:ascii="仿宋" w:eastAsia="仿宋" w:hAnsi="仿宋" w:hint="eastAsia"/>
        <w:sz w:val="21"/>
        <w:szCs w:val="21"/>
      </w:rPr>
      <w:t>-0</w:t>
    </w:r>
    <w:r w:rsidR="007C0A47">
      <w:rPr>
        <w:rFonts w:ascii="仿宋" w:eastAsia="仿宋" w:hAnsi="仿宋" w:hint="eastAsia"/>
        <w:sz w:val="21"/>
        <w:szCs w:val="21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0521E" w14:textId="77777777" w:rsidR="00AD1F11" w:rsidRDefault="00AD1F1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10C53"/>
    <w:rsid w:val="000142CE"/>
    <w:rsid w:val="000206D5"/>
    <w:rsid w:val="00053489"/>
    <w:rsid w:val="00055108"/>
    <w:rsid w:val="00083B26"/>
    <w:rsid w:val="000978E8"/>
    <w:rsid w:val="000B3786"/>
    <w:rsid w:val="00172A27"/>
    <w:rsid w:val="00176117"/>
    <w:rsid w:val="001908A5"/>
    <w:rsid w:val="001D782E"/>
    <w:rsid w:val="00210D73"/>
    <w:rsid w:val="00295A1F"/>
    <w:rsid w:val="002C6FDC"/>
    <w:rsid w:val="002F48CE"/>
    <w:rsid w:val="00303C0E"/>
    <w:rsid w:val="00306E6D"/>
    <w:rsid w:val="00333215"/>
    <w:rsid w:val="00363024"/>
    <w:rsid w:val="003708E9"/>
    <w:rsid w:val="0037173F"/>
    <w:rsid w:val="00384392"/>
    <w:rsid w:val="003951AF"/>
    <w:rsid w:val="003A3CBE"/>
    <w:rsid w:val="003A6190"/>
    <w:rsid w:val="003C5B2A"/>
    <w:rsid w:val="003D40C4"/>
    <w:rsid w:val="00430DAB"/>
    <w:rsid w:val="00434BA4"/>
    <w:rsid w:val="0045546A"/>
    <w:rsid w:val="00462BDE"/>
    <w:rsid w:val="004A6433"/>
    <w:rsid w:val="004B7C71"/>
    <w:rsid w:val="00531F18"/>
    <w:rsid w:val="00564DE4"/>
    <w:rsid w:val="005E4FE7"/>
    <w:rsid w:val="00634998"/>
    <w:rsid w:val="00644AF0"/>
    <w:rsid w:val="00651CC7"/>
    <w:rsid w:val="00654D56"/>
    <w:rsid w:val="006B0997"/>
    <w:rsid w:val="00702BA8"/>
    <w:rsid w:val="00714D70"/>
    <w:rsid w:val="007208C9"/>
    <w:rsid w:val="00736BFC"/>
    <w:rsid w:val="00750480"/>
    <w:rsid w:val="007B56AB"/>
    <w:rsid w:val="007C0A47"/>
    <w:rsid w:val="007E0E1C"/>
    <w:rsid w:val="007E6B16"/>
    <w:rsid w:val="007F3F76"/>
    <w:rsid w:val="0083232B"/>
    <w:rsid w:val="0085458D"/>
    <w:rsid w:val="00875C71"/>
    <w:rsid w:val="00892304"/>
    <w:rsid w:val="008E18AF"/>
    <w:rsid w:val="008E5EE4"/>
    <w:rsid w:val="009004FE"/>
    <w:rsid w:val="00911363"/>
    <w:rsid w:val="009858ED"/>
    <w:rsid w:val="009B2C65"/>
    <w:rsid w:val="009C3AC6"/>
    <w:rsid w:val="009D0F75"/>
    <w:rsid w:val="009F1F36"/>
    <w:rsid w:val="00A50269"/>
    <w:rsid w:val="00AC3B7C"/>
    <w:rsid w:val="00AD1F11"/>
    <w:rsid w:val="00AE76B6"/>
    <w:rsid w:val="00B27A33"/>
    <w:rsid w:val="00B446A5"/>
    <w:rsid w:val="00B90F19"/>
    <w:rsid w:val="00C0358F"/>
    <w:rsid w:val="00C1507C"/>
    <w:rsid w:val="00C57128"/>
    <w:rsid w:val="00E03A68"/>
    <w:rsid w:val="00E369A6"/>
    <w:rsid w:val="00E613E5"/>
    <w:rsid w:val="00E66526"/>
    <w:rsid w:val="00EF1954"/>
    <w:rsid w:val="00F02B44"/>
    <w:rsid w:val="00F33B76"/>
    <w:rsid w:val="00F9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73752D"/>
  <w15:chartTrackingRefBased/>
  <w15:docId w15:val="{68CFA386-D069-424B-A3F4-2C9282374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目录 1"/>
    <w:basedOn w:val="a"/>
    <w:next w:val="a"/>
    <w:pPr>
      <w:adjustRightInd w:val="0"/>
      <w:spacing w:beforeLines="10" w:before="31" w:line="300" w:lineRule="auto"/>
    </w:pPr>
    <w:rPr>
      <w:rFonts w:ascii="宋体" w:hAnsi="宋体"/>
      <w:color w:val="000000"/>
      <w:spacing w:val="4"/>
      <w:szCs w:val="20"/>
    </w:rPr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link w:val="a3"/>
    <w:uiPriority w:val="99"/>
    <w:rsid w:val="00B27A3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jxyf\Desktop\&#22362;&#26524;&#20113;\Workshation\01&#26426;&#26500;&#31192;&#20070;\&#26426;&#26500;&#21450;&#19987;&#19994;SOP\&#26426;&#26500;SOP\SOP%20&#26356;&#26032;20260805\work\&#19977;%20&#31649;&#29702;&#21046;&#24230;\Normal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</TotalTime>
  <Pages>1</Pages>
  <Words>33</Words>
  <Characters>190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bco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天津中医药大学第二附属医院GCP中心</dc:title>
  <dc:subject/>
  <dc:creator>b</dc:creator>
  <cp:keywords/>
  <cp:lastModifiedBy>yongfa xing</cp:lastModifiedBy>
  <cp:revision>11</cp:revision>
  <cp:lastPrinted>2026-03-02T02:55:00Z</cp:lastPrinted>
  <dcterms:created xsi:type="dcterms:W3CDTF">2026-08-17T04:24:00Z</dcterms:created>
  <dcterms:modified xsi:type="dcterms:W3CDTF">2026-08-19T01:27:00Z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2052-8.1.0.3238</vt:lpwstr>
  </property>
</Properties>
</file>