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CA21EE" w14:textId="27B8611C" w:rsidR="000142CE" w:rsidRDefault="009D7F36">
      <w:pPr>
        <w:jc w:val="center"/>
        <w:rPr>
          <w:b/>
          <w:sz w:val="28"/>
          <w:szCs w:val="30"/>
        </w:rPr>
      </w:pPr>
      <w:r>
        <w:rPr>
          <w:rFonts w:hint="eastAsia"/>
          <w:b/>
          <w:sz w:val="28"/>
          <w:szCs w:val="30"/>
        </w:rPr>
        <w:t>中心关闭工作表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3E2FBF" w14:paraId="51A04125" w14:textId="77777777" w:rsidTr="0089669A">
        <w:tc>
          <w:tcPr>
            <w:tcW w:w="2074" w:type="dxa"/>
          </w:tcPr>
          <w:p w14:paraId="2A3FBE6F" w14:textId="77777777" w:rsidR="003E2FBF" w:rsidRDefault="003E2FBF" w:rsidP="0089669A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6222" w:type="dxa"/>
            <w:gridSpan w:val="3"/>
          </w:tcPr>
          <w:p w14:paraId="6A797C3E" w14:textId="77777777" w:rsidR="003E2FBF" w:rsidRDefault="003E2FBF" w:rsidP="0089669A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  <w:tr w:rsidR="003E2FBF" w14:paraId="67DD9225" w14:textId="77777777" w:rsidTr="0089669A">
        <w:tc>
          <w:tcPr>
            <w:tcW w:w="2074" w:type="dxa"/>
          </w:tcPr>
          <w:p w14:paraId="0BF0147E" w14:textId="77777777" w:rsidR="003E2FBF" w:rsidRDefault="003E2FBF" w:rsidP="0089669A">
            <w:pPr>
              <w:widowControl/>
              <w:spacing w:line="360" w:lineRule="auto"/>
              <w:jc w:val="left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期别</w:t>
            </w:r>
            <w:proofErr w:type="gramEnd"/>
          </w:p>
        </w:tc>
        <w:tc>
          <w:tcPr>
            <w:tcW w:w="2074" w:type="dxa"/>
          </w:tcPr>
          <w:p w14:paraId="144ED668" w14:textId="77777777" w:rsidR="003E2FBF" w:rsidRDefault="003E2FBF" w:rsidP="0089669A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074" w:type="dxa"/>
          </w:tcPr>
          <w:p w14:paraId="2F8402D6" w14:textId="77777777" w:rsidR="003E2FBF" w:rsidRDefault="003E2FBF" w:rsidP="0089669A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申办方</w:t>
            </w:r>
          </w:p>
        </w:tc>
        <w:tc>
          <w:tcPr>
            <w:tcW w:w="2074" w:type="dxa"/>
          </w:tcPr>
          <w:p w14:paraId="766DA847" w14:textId="77777777" w:rsidR="003E2FBF" w:rsidRDefault="003E2FBF" w:rsidP="0089669A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  <w:tr w:rsidR="003E2FBF" w14:paraId="71A6F818" w14:textId="77777777" w:rsidTr="0089669A">
        <w:tc>
          <w:tcPr>
            <w:tcW w:w="2074" w:type="dxa"/>
          </w:tcPr>
          <w:p w14:paraId="3A3C7414" w14:textId="77777777" w:rsidR="003E2FBF" w:rsidRDefault="003E2FBF" w:rsidP="0089669A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主要研究者</w:t>
            </w:r>
          </w:p>
        </w:tc>
        <w:tc>
          <w:tcPr>
            <w:tcW w:w="2074" w:type="dxa"/>
          </w:tcPr>
          <w:p w14:paraId="3C3DE68D" w14:textId="77777777" w:rsidR="003E2FBF" w:rsidRDefault="003E2FBF" w:rsidP="0089669A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074" w:type="dxa"/>
          </w:tcPr>
          <w:p w14:paraId="2DC28D69" w14:textId="77777777" w:rsidR="003E2FBF" w:rsidRDefault="003E2FBF" w:rsidP="0089669A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临床监查员</w:t>
            </w:r>
          </w:p>
        </w:tc>
        <w:tc>
          <w:tcPr>
            <w:tcW w:w="2074" w:type="dxa"/>
          </w:tcPr>
          <w:p w14:paraId="1BB7B4FC" w14:textId="77777777" w:rsidR="003E2FBF" w:rsidRDefault="003E2FBF" w:rsidP="0089669A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</w:tbl>
    <w:p w14:paraId="6BBC704F" w14:textId="77777777" w:rsidR="003E2FBF" w:rsidRDefault="003E2FBF" w:rsidP="003E2FBF">
      <w:pPr>
        <w:rPr>
          <w:b/>
          <w:sz w:val="28"/>
          <w:szCs w:val="3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55"/>
        <w:gridCol w:w="3685"/>
        <w:gridCol w:w="1559"/>
        <w:gridCol w:w="1503"/>
      </w:tblGrid>
      <w:tr w:rsidR="00322B54" w:rsidRPr="00322B54" w14:paraId="3C72A03D" w14:textId="77777777" w:rsidTr="00F81FB2">
        <w:trPr>
          <w:trHeight w:hRule="exact" w:val="567"/>
        </w:trPr>
        <w:tc>
          <w:tcPr>
            <w:tcW w:w="1555" w:type="dxa"/>
          </w:tcPr>
          <w:p w14:paraId="3A808F46" w14:textId="7E5A0591" w:rsidR="003E2FBF" w:rsidRPr="00322B54" w:rsidRDefault="003E2FBF" w:rsidP="003E2FBF">
            <w:pPr>
              <w:rPr>
                <w:bCs/>
                <w:sz w:val="24"/>
              </w:rPr>
            </w:pPr>
            <w:r w:rsidRPr="00322B54">
              <w:rPr>
                <w:rFonts w:hint="eastAsia"/>
                <w:bCs/>
                <w:sz w:val="24"/>
              </w:rPr>
              <w:t>负责人员</w:t>
            </w:r>
          </w:p>
        </w:tc>
        <w:tc>
          <w:tcPr>
            <w:tcW w:w="3685" w:type="dxa"/>
          </w:tcPr>
          <w:p w14:paraId="710553A2" w14:textId="5B2C962F" w:rsidR="003E2FBF" w:rsidRPr="00322B54" w:rsidRDefault="003E2FBF" w:rsidP="003E2FBF">
            <w:pPr>
              <w:rPr>
                <w:bCs/>
                <w:sz w:val="24"/>
              </w:rPr>
            </w:pPr>
            <w:r w:rsidRPr="00322B54">
              <w:rPr>
                <w:rFonts w:hint="eastAsia"/>
                <w:bCs/>
                <w:sz w:val="24"/>
              </w:rPr>
              <w:t>确认内容</w:t>
            </w:r>
          </w:p>
        </w:tc>
        <w:tc>
          <w:tcPr>
            <w:tcW w:w="1559" w:type="dxa"/>
          </w:tcPr>
          <w:p w14:paraId="74665A92" w14:textId="43F62B0F" w:rsidR="003E2FBF" w:rsidRPr="00322B54" w:rsidRDefault="003E2FBF" w:rsidP="003E2FBF">
            <w:pPr>
              <w:rPr>
                <w:bCs/>
                <w:sz w:val="24"/>
              </w:rPr>
            </w:pPr>
            <w:r w:rsidRPr="00322B54">
              <w:rPr>
                <w:rFonts w:hint="eastAsia"/>
                <w:bCs/>
                <w:sz w:val="24"/>
              </w:rPr>
              <w:t>签名</w:t>
            </w:r>
          </w:p>
        </w:tc>
        <w:tc>
          <w:tcPr>
            <w:tcW w:w="1503" w:type="dxa"/>
          </w:tcPr>
          <w:p w14:paraId="15AD8276" w14:textId="652CEC32" w:rsidR="003E2FBF" w:rsidRPr="00322B54" w:rsidRDefault="003E2FBF" w:rsidP="003E2FBF">
            <w:pPr>
              <w:rPr>
                <w:bCs/>
                <w:sz w:val="24"/>
              </w:rPr>
            </w:pPr>
            <w:r w:rsidRPr="00322B54">
              <w:rPr>
                <w:rFonts w:hint="eastAsia"/>
                <w:bCs/>
                <w:sz w:val="24"/>
              </w:rPr>
              <w:t>日期</w:t>
            </w:r>
          </w:p>
        </w:tc>
      </w:tr>
      <w:tr w:rsidR="00322B54" w:rsidRPr="00322B54" w14:paraId="4EDCE99C" w14:textId="77777777" w:rsidTr="00F81FB2">
        <w:trPr>
          <w:trHeight w:hRule="exact" w:val="567"/>
        </w:trPr>
        <w:tc>
          <w:tcPr>
            <w:tcW w:w="1555" w:type="dxa"/>
          </w:tcPr>
          <w:p w14:paraId="147A26EB" w14:textId="3ECF3C10" w:rsidR="003E2FBF" w:rsidRPr="00322B54" w:rsidRDefault="001D2340" w:rsidP="003E2FBF">
            <w:pPr>
              <w:rPr>
                <w:bCs/>
                <w:sz w:val="24"/>
              </w:rPr>
            </w:pPr>
            <w:r w:rsidRPr="00322B54">
              <w:rPr>
                <w:rFonts w:hint="eastAsia"/>
                <w:bCs/>
                <w:sz w:val="24"/>
              </w:rPr>
              <w:t>主要研究者</w:t>
            </w:r>
          </w:p>
        </w:tc>
        <w:tc>
          <w:tcPr>
            <w:tcW w:w="3685" w:type="dxa"/>
          </w:tcPr>
          <w:p w14:paraId="2D33C849" w14:textId="422709EE" w:rsidR="003E2FBF" w:rsidRPr="00322B54" w:rsidRDefault="001D2340" w:rsidP="003E2FBF">
            <w:pPr>
              <w:rPr>
                <w:bCs/>
                <w:sz w:val="24"/>
              </w:rPr>
            </w:pPr>
            <w:r w:rsidRPr="00322B54">
              <w:rPr>
                <w:rFonts w:hint="eastAsia"/>
                <w:bCs/>
                <w:sz w:val="24"/>
              </w:rPr>
              <w:t>该项目已完成，申请结题</w:t>
            </w:r>
          </w:p>
        </w:tc>
        <w:tc>
          <w:tcPr>
            <w:tcW w:w="1559" w:type="dxa"/>
          </w:tcPr>
          <w:p w14:paraId="369753DD" w14:textId="77777777" w:rsidR="003E2FBF" w:rsidRPr="00322B54" w:rsidRDefault="003E2FBF" w:rsidP="003E2FBF">
            <w:pPr>
              <w:rPr>
                <w:bCs/>
                <w:sz w:val="24"/>
              </w:rPr>
            </w:pPr>
          </w:p>
        </w:tc>
        <w:tc>
          <w:tcPr>
            <w:tcW w:w="1503" w:type="dxa"/>
          </w:tcPr>
          <w:p w14:paraId="667919BA" w14:textId="77777777" w:rsidR="003E2FBF" w:rsidRPr="00322B54" w:rsidRDefault="003E2FBF" w:rsidP="003E2FBF">
            <w:pPr>
              <w:rPr>
                <w:bCs/>
                <w:sz w:val="24"/>
              </w:rPr>
            </w:pPr>
          </w:p>
        </w:tc>
      </w:tr>
      <w:tr w:rsidR="00322B54" w:rsidRPr="00322B54" w14:paraId="24BB0740" w14:textId="77777777" w:rsidTr="00F81FB2">
        <w:trPr>
          <w:trHeight w:hRule="exact" w:val="567"/>
        </w:trPr>
        <w:tc>
          <w:tcPr>
            <w:tcW w:w="1555" w:type="dxa"/>
          </w:tcPr>
          <w:p w14:paraId="0BFAD4E0" w14:textId="397EB8A8" w:rsidR="003E2FBF" w:rsidRPr="00322B54" w:rsidRDefault="001D2340" w:rsidP="003E2FBF">
            <w:pPr>
              <w:rPr>
                <w:bCs/>
                <w:sz w:val="24"/>
              </w:rPr>
            </w:pPr>
            <w:r w:rsidRPr="00322B54">
              <w:rPr>
                <w:rFonts w:hint="eastAsia"/>
                <w:bCs/>
                <w:sz w:val="24"/>
              </w:rPr>
              <w:t>药品管理员</w:t>
            </w:r>
          </w:p>
        </w:tc>
        <w:tc>
          <w:tcPr>
            <w:tcW w:w="3685" w:type="dxa"/>
          </w:tcPr>
          <w:p w14:paraId="30C548A1" w14:textId="09BDFC40" w:rsidR="003E2FBF" w:rsidRPr="00322B54" w:rsidRDefault="001D2340" w:rsidP="003E2FBF">
            <w:pPr>
              <w:rPr>
                <w:bCs/>
                <w:sz w:val="24"/>
              </w:rPr>
            </w:pPr>
            <w:r w:rsidRPr="00322B54">
              <w:rPr>
                <w:rFonts w:hint="eastAsia"/>
                <w:bCs/>
                <w:sz w:val="24"/>
              </w:rPr>
              <w:t>试验用药品已完成回收</w:t>
            </w:r>
          </w:p>
        </w:tc>
        <w:tc>
          <w:tcPr>
            <w:tcW w:w="1559" w:type="dxa"/>
          </w:tcPr>
          <w:p w14:paraId="1B800542" w14:textId="77777777" w:rsidR="003E2FBF" w:rsidRPr="00322B54" w:rsidRDefault="003E2FBF" w:rsidP="003E2FBF">
            <w:pPr>
              <w:rPr>
                <w:bCs/>
                <w:sz w:val="24"/>
              </w:rPr>
            </w:pPr>
          </w:p>
        </w:tc>
        <w:tc>
          <w:tcPr>
            <w:tcW w:w="1503" w:type="dxa"/>
          </w:tcPr>
          <w:p w14:paraId="1956745E" w14:textId="77777777" w:rsidR="003E2FBF" w:rsidRPr="00322B54" w:rsidRDefault="003E2FBF" w:rsidP="003E2FBF">
            <w:pPr>
              <w:rPr>
                <w:bCs/>
                <w:sz w:val="24"/>
              </w:rPr>
            </w:pPr>
          </w:p>
        </w:tc>
      </w:tr>
      <w:tr w:rsidR="00322B54" w:rsidRPr="00322B54" w14:paraId="6C486EDC" w14:textId="77777777" w:rsidTr="00F81FB2">
        <w:trPr>
          <w:trHeight w:hRule="exact" w:val="567"/>
        </w:trPr>
        <w:tc>
          <w:tcPr>
            <w:tcW w:w="1555" w:type="dxa"/>
          </w:tcPr>
          <w:p w14:paraId="33E2E9BF" w14:textId="0768037B" w:rsidR="00F20F4C" w:rsidRPr="00322B54" w:rsidRDefault="00F20F4C" w:rsidP="00F20F4C">
            <w:pPr>
              <w:rPr>
                <w:bCs/>
                <w:sz w:val="24"/>
              </w:rPr>
            </w:pPr>
            <w:r w:rsidRPr="00322B54">
              <w:rPr>
                <w:rFonts w:hint="eastAsia"/>
                <w:bCs/>
                <w:sz w:val="24"/>
              </w:rPr>
              <w:t>合同管理员</w:t>
            </w:r>
          </w:p>
        </w:tc>
        <w:tc>
          <w:tcPr>
            <w:tcW w:w="3685" w:type="dxa"/>
          </w:tcPr>
          <w:p w14:paraId="232E16E3" w14:textId="3C5A30C5" w:rsidR="00F20F4C" w:rsidRPr="00322B54" w:rsidRDefault="00F20F4C" w:rsidP="00F20F4C">
            <w:pPr>
              <w:rPr>
                <w:bCs/>
                <w:sz w:val="24"/>
              </w:rPr>
            </w:pPr>
            <w:r w:rsidRPr="00322B54">
              <w:rPr>
                <w:rFonts w:hint="eastAsia"/>
                <w:bCs/>
                <w:sz w:val="24"/>
              </w:rPr>
              <w:t>该项目已完成结算</w:t>
            </w:r>
          </w:p>
        </w:tc>
        <w:tc>
          <w:tcPr>
            <w:tcW w:w="1559" w:type="dxa"/>
          </w:tcPr>
          <w:p w14:paraId="3A30B56B" w14:textId="77777777" w:rsidR="00F20F4C" w:rsidRPr="00322B54" w:rsidRDefault="00F20F4C" w:rsidP="00F20F4C">
            <w:pPr>
              <w:rPr>
                <w:bCs/>
                <w:sz w:val="24"/>
              </w:rPr>
            </w:pPr>
          </w:p>
        </w:tc>
        <w:tc>
          <w:tcPr>
            <w:tcW w:w="1503" w:type="dxa"/>
          </w:tcPr>
          <w:p w14:paraId="79AC9120" w14:textId="77777777" w:rsidR="00F20F4C" w:rsidRPr="00322B54" w:rsidRDefault="00F20F4C" w:rsidP="00F20F4C">
            <w:pPr>
              <w:rPr>
                <w:bCs/>
                <w:sz w:val="24"/>
              </w:rPr>
            </w:pPr>
          </w:p>
        </w:tc>
      </w:tr>
      <w:tr w:rsidR="00322B54" w:rsidRPr="00322B54" w14:paraId="0048D423" w14:textId="77777777" w:rsidTr="00F81FB2">
        <w:trPr>
          <w:trHeight w:hRule="exact" w:val="567"/>
        </w:trPr>
        <w:tc>
          <w:tcPr>
            <w:tcW w:w="1555" w:type="dxa"/>
          </w:tcPr>
          <w:p w14:paraId="3611F891" w14:textId="3FBB193F" w:rsidR="003E2FBF" w:rsidRPr="00322B54" w:rsidRDefault="001D2340" w:rsidP="003E2FBF">
            <w:pPr>
              <w:rPr>
                <w:bCs/>
                <w:sz w:val="24"/>
              </w:rPr>
            </w:pPr>
            <w:r w:rsidRPr="00322B54">
              <w:rPr>
                <w:rFonts w:hint="eastAsia"/>
                <w:bCs/>
                <w:sz w:val="24"/>
              </w:rPr>
              <w:t>质量管理员</w:t>
            </w:r>
          </w:p>
        </w:tc>
        <w:tc>
          <w:tcPr>
            <w:tcW w:w="3685" w:type="dxa"/>
          </w:tcPr>
          <w:p w14:paraId="6A79B61A" w14:textId="7C8F5A3C" w:rsidR="003E2FBF" w:rsidRPr="00322B54" w:rsidRDefault="001D2340" w:rsidP="003E2FBF">
            <w:pPr>
              <w:rPr>
                <w:bCs/>
                <w:sz w:val="24"/>
              </w:rPr>
            </w:pPr>
            <w:r w:rsidRPr="00322B54">
              <w:rPr>
                <w:rFonts w:hint="eastAsia"/>
                <w:bCs/>
                <w:sz w:val="24"/>
              </w:rPr>
              <w:t>终</w:t>
            </w:r>
            <w:proofErr w:type="gramStart"/>
            <w:r w:rsidRPr="00322B54">
              <w:rPr>
                <w:rFonts w:hint="eastAsia"/>
                <w:bCs/>
                <w:sz w:val="24"/>
              </w:rPr>
              <w:t>末质控问题</w:t>
            </w:r>
            <w:proofErr w:type="gramEnd"/>
            <w:r w:rsidRPr="00322B54">
              <w:rPr>
                <w:rFonts w:hint="eastAsia"/>
                <w:bCs/>
                <w:sz w:val="24"/>
              </w:rPr>
              <w:t>已完成整改</w:t>
            </w:r>
          </w:p>
        </w:tc>
        <w:tc>
          <w:tcPr>
            <w:tcW w:w="1559" w:type="dxa"/>
          </w:tcPr>
          <w:p w14:paraId="5A4C0512" w14:textId="77777777" w:rsidR="003E2FBF" w:rsidRPr="00322B54" w:rsidRDefault="003E2FBF" w:rsidP="003E2FBF">
            <w:pPr>
              <w:rPr>
                <w:bCs/>
                <w:sz w:val="24"/>
              </w:rPr>
            </w:pPr>
          </w:p>
        </w:tc>
        <w:tc>
          <w:tcPr>
            <w:tcW w:w="1503" w:type="dxa"/>
          </w:tcPr>
          <w:p w14:paraId="316B6685" w14:textId="77777777" w:rsidR="003E2FBF" w:rsidRPr="00322B54" w:rsidRDefault="003E2FBF" w:rsidP="003E2FBF">
            <w:pPr>
              <w:rPr>
                <w:bCs/>
                <w:sz w:val="24"/>
              </w:rPr>
            </w:pPr>
          </w:p>
        </w:tc>
      </w:tr>
      <w:tr w:rsidR="00322B54" w:rsidRPr="00322B54" w14:paraId="05B8F2E3" w14:textId="77777777" w:rsidTr="00F20F4C">
        <w:trPr>
          <w:trHeight w:hRule="exact" w:val="726"/>
        </w:trPr>
        <w:tc>
          <w:tcPr>
            <w:tcW w:w="1555" w:type="dxa"/>
          </w:tcPr>
          <w:p w14:paraId="4414ECAF" w14:textId="7EBF74AD" w:rsidR="00F20F4C" w:rsidRPr="00322B54" w:rsidRDefault="00F20F4C" w:rsidP="003E2FBF">
            <w:pPr>
              <w:rPr>
                <w:bCs/>
                <w:sz w:val="24"/>
              </w:rPr>
            </w:pPr>
            <w:r w:rsidRPr="00322B54">
              <w:rPr>
                <w:rFonts w:hint="eastAsia"/>
                <w:bCs/>
                <w:sz w:val="24"/>
              </w:rPr>
              <w:t>项目管理员</w:t>
            </w:r>
          </w:p>
        </w:tc>
        <w:tc>
          <w:tcPr>
            <w:tcW w:w="3685" w:type="dxa"/>
          </w:tcPr>
          <w:p w14:paraId="71C8D33B" w14:textId="145B993E" w:rsidR="00F20F4C" w:rsidRPr="00322B54" w:rsidRDefault="00F20F4C" w:rsidP="003E2FBF">
            <w:pPr>
              <w:rPr>
                <w:bCs/>
                <w:sz w:val="24"/>
              </w:rPr>
            </w:pPr>
            <w:r w:rsidRPr="00322B54">
              <w:rPr>
                <w:rFonts w:hint="eastAsia"/>
                <w:bCs/>
                <w:sz w:val="24"/>
              </w:rPr>
              <w:t>试验过程中</w:t>
            </w:r>
            <w:r w:rsidR="00322B54" w:rsidRPr="00322B54">
              <w:rPr>
                <w:rFonts w:hint="eastAsia"/>
                <w:bCs/>
                <w:sz w:val="24"/>
              </w:rPr>
              <w:t>完成</w:t>
            </w:r>
            <w:r w:rsidRPr="00322B54">
              <w:rPr>
                <w:rFonts w:hint="eastAsia"/>
                <w:bCs/>
                <w:sz w:val="24"/>
              </w:rPr>
              <w:t>第三方稽查</w:t>
            </w:r>
          </w:p>
        </w:tc>
        <w:tc>
          <w:tcPr>
            <w:tcW w:w="1559" w:type="dxa"/>
          </w:tcPr>
          <w:p w14:paraId="405C8096" w14:textId="77777777" w:rsidR="00F20F4C" w:rsidRPr="00322B54" w:rsidRDefault="00F20F4C" w:rsidP="003E2FBF">
            <w:pPr>
              <w:rPr>
                <w:bCs/>
                <w:sz w:val="24"/>
              </w:rPr>
            </w:pPr>
          </w:p>
        </w:tc>
        <w:tc>
          <w:tcPr>
            <w:tcW w:w="1503" w:type="dxa"/>
          </w:tcPr>
          <w:p w14:paraId="37BDC19A" w14:textId="77777777" w:rsidR="00F20F4C" w:rsidRPr="00322B54" w:rsidRDefault="00F20F4C" w:rsidP="003E2FBF">
            <w:pPr>
              <w:rPr>
                <w:bCs/>
                <w:sz w:val="24"/>
              </w:rPr>
            </w:pPr>
          </w:p>
        </w:tc>
      </w:tr>
      <w:tr w:rsidR="00322B54" w:rsidRPr="00322B54" w14:paraId="66A88B1B" w14:textId="77777777" w:rsidTr="00F81FB2">
        <w:trPr>
          <w:trHeight w:hRule="exact" w:val="726"/>
        </w:trPr>
        <w:tc>
          <w:tcPr>
            <w:tcW w:w="1555" w:type="dxa"/>
          </w:tcPr>
          <w:p w14:paraId="7964D433" w14:textId="4152C188" w:rsidR="003E2FBF" w:rsidRPr="00322B54" w:rsidRDefault="001D2340" w:rsidP="003E2FBF">
            <w:pPr>
              <w:rPr>
                <w:bCs/>
                <w:sz w:val="24"/>
              </w:rPr>
            </w:pPr>
            <w:r w:rsidRPr="00322B54">
              <w:rPr>
                <w:rFonts w:hint="eastAsia"/>
                <w:bCs/>
                <w:sz w:val="24"/>
              </w:rPr>
              <w:t>项目管理员</w:t>
            </w:r>
          </w:p>
        </w:tc>
        <w:tc>
          <w:tcPr>
            <w:tcW w:w="3685" w:type="dxa"/>
          </w:tcPr>
          <w:p w14:paraId="2C2D9B52" w14:textId="2C643A03" w:rsidR="003E2FBF" w:rsidRPr="00322B54" w:rsidRDefault="001D2340" w:rsidP="003E2FBF">
            <w:pPr>
              <w:rPr>
                <w:bCs/>
                <w:sz w:val="24"/>
              </w:rPr>
            </w:pPr>
            <w:r w:rsidRPr="00322B54">
              <w:rPr>
                <w:rFonts w:hint="eastAsia"/>
                <w:bCs/>
                <w:sz w:val="24"/>
              </w:rPr>
              <w:t>完成数据备份</w:t>
            </w:r>
          </w:p>
        </w:tc>
        <w:tc>
          <w:tcPr>
            <w:tcW w:w="1559" w:type="dxa"/>
          </w:tcPr>
          <w:p w14:paraId="6CAC56C1" w14:textId="77777777" w:rsidR="003E2FBF" w:rsidRPr="00322B54" w:rsidRDefault="003E2FBF" w:rsidP="003E2FBF">
            <w:pPr>
              <w:rPr>
                <w:bCs/>
                <w:sz w:val="24"/>
              </w:rPr>
            </w:pPr>
          </w:p>
        </w:tc>
        <w:tc>
          <w:tcPr>
            <w:tcW w:w="1503" w:type="dxa"/>
          </w:tcPr>
          <w:p w14:paraId="2A890C45" w14:textId="77777777" w:rsidR="003E2FBF" w:rsidRPr="00322B54" w:rsidRDefault="003E2FBF" w:rsidP="003E2FBF">
            <w:pPr>
              <w:rPr>
                <w:bCs/>
                <w:sz w:val="24"/>
              </w:rPr>
            </w:pPr>
          </w:p>
        </w:tc>
      </w:tr>
      <w:tr w:rsidR="00322B54" w:rsidRPr="00322B54" w14:paraId="0140EBED" w14:textId="77777777" w:rsidTr="00F81FB2">
        <w:trPr>
          <w:trHeight w:hRule="exact" w:val="567"/>
        </w:trPr>
        <w:tc>
          <w:tcPr>
            <w:tcW w:w="1555" w:type="dxa"/>
          </w:tcPr>
          <w:p w14:paraId="6AED750E" w14:textId="3686367A" w:rsidR="003E2FBF" w:rsidRPr="00322B54" w:rsidRDefault="00F81FB2" w:rsidP="003E2FBF">
            <w:pPr>
              <w:rPr>
                <w:bCs/>
                <w:sz w:val="24"/>
              </w:rPr>
            </w:pPr>
            <w:r w:rsidRPr="00322B54">
              <w:rPr>
                <w:rFonts w:hint="eastAsia"/>
                <w:bCs/>
                <w:sz w:val="24"/>
              </w:rPr>
              <w:t>资料管理员</w:t>
            </w:r>
          </w:p>
        </w:tc>
        <w:tc>
          <w:tcPr>
            <w:tcW w:w="3685" w:type="dxa"/>
          </w:tcPr>
          <w:p w14:paraId="32B089A8" w14:textId="582C9454" w:rsidR="003E2FBF" w:rsidRPr="00322B54" w:rsidRDefault="00F81FB2" w:rsidP="003E2FBF">
            <w:pPr>
              <w:rPr>
                <w:bCs/>
                <w:sz w:val="24"/>
              </w:rPr>
            </w:pPr>
            <w:r w:rsidRPr="00322B54">
              <w:rPr>
                <w:rFonts w:hint="eastAsia"/>
                <w:bCs/>
                <w:sz w:val="24"/>
              </w:rPr>
              <w:t>完成</w:t>
            </w:r>
            <w:r w:rsidR="007E4CFB" w:rsidRPr="00322B54">
              <w:rPr>
                <w:rFonts w:hint="eastAsia"/>
                <w:bCs/>
                <w:sz w:val="24"/>
              </w:rPr>
              <w:t>临床试验必备记录</w:t>
            </w:r>
            <w:r w:rsidRPr="00322B54">
              <w:rPr>
                <w:rFonts w:hint="eastAsia"/>
                <w:bCs/>
                <w:sz w:val="24"/>
              </w:rPr>
              <w:t>存档</w:t>
            </w:r>
          </w:p>
        </w:tc>
        <w:tc>
          <w:tcPr>
            <w:tcW w:w="1559" w:type="dxa"/>
          </w:tcPr>
          <w:p w14:paraId="399DB757" w14:textId="77777777" w:rsidR="003E2FBF" w:rsidRPr="00322B54" w:rsidRDefault="003E2FBF" w:rsidP="003E2FBF">
            <w:pPr>
              <w:rPr>
                <w:bCs/>
                <w:sz w:val="24"/>
              </w:rPr>
            </w:pPr>
          </w:p>
        </w:tc>
        <w:tc>
          <w:tcPr>
            <w:tcW w:w="1503" w:type="dxa"/>
          </w:tcPr>
          <w:p w14:paraId="728F5F1E" w14:textId="77777777" w:rsidR="003E2FBF" w:rsidRPr="00322B54" w:rsidRDefault="003E2FBF" w:rsidP="003E2FBF">
            <w:pPr>
              <w:rPr>
                <w:bCs/>
                <w:sz w:val="24"/>
              </w:rPr>
            </w:pPr>
          </w:p>
        </w:tc>
      </w:tr>
      <w:tr w:rsidR="00322B54" w:rsidRPr="00322B54" w14:paraId="45E57518" w14:textId="77777777" w:rsidTr="004A72F4">
        <w:trPr>
          <w:trHeight w:hRule="exact" w:val="4813"/>
        </w:trPr>
        <w:tc>
          <w:tcPr>
            <w:tcW w:w="8302" w:type="dxa"/>
            <w:gridSpan w:val="4"/>
          </w:tcPr>
          <w:p w14:paraId="7575DE7E" w14:textId="5FAB14D9" w:rsidR="004A72F4" w:rsidRPr="00322B54" w:rsidRDefault="004A72F4" w:rsidP="003E2FBF">
            <w:pPr>
              <w:rPr>
                <w:bCs/>
                <w:sz w:val="24"/>
              </w:rPr>
            </w:pPr>
            <w:r w:rsidRPr="00322B54">
              <w:rPr>
                <w:rFonts w:hint="eastAsia"/>
                <w:bCs/>
                <w:sz w:val="24"/>
              </w:rPr>
              <w:t>备注：</w:t>
            </w:r>
          </w:p>
        </w:tc>
      </w:tr>
    </w:tbl>
    <w:p w14:paraId="67BFC7B2" w14:textId="77777777" w:rsidR="003E2FBF" w:rsidRPr="009C3AC6" w:rsidRDefault="003E2FBF" w:rsidP="003E2FBF">
      <w:pPr>
        <w:rPr>
          <w:b/>
          <w:sz w:val="28"/>
          <w:szCs w:val="30"/>
        </w:rPr>
      </w:pPr>
    </w:p>
    <w:p w14:paraId="768490BB" w14:textId="77777777" w:rsidR="000142CE" w:rsidRPr="009C3AC6" w:rsidRDefault="000142CE">
      <w:pPr>
        <w:jc w:val="center"/>
        <w:rPr>
          <w:bCs/>
          <w:szCs w:val="30"/>
        </w:rPr>
      </w:pPr>
    </w:p>
    <w:p w14:paraId="1FB59844" w14:textId="77777777" w:rsidR="000142CE" w:rsidRPr="009C3AC6" w:rsidRDefault="000142CE"/>
    <w:sectPr w:rsidR="000142CE" w:rsidRPr="009C3AC6" w:rsidSect="00B90F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6E0738" w14:textId="77777777" w:rsidR="0013429F" w:rsidRDefault="0013429F">
      <w:r>
        <w:separator/>
      </w:r>
    </w:p>
  </w:endnote>
  <w:endnote w:type="continuationSeparator" w:id="0">
    <w:p w14:paraId="672EDA94" w14:textId="77777777" w:rsidR="0013429F" w:rsidRDefault="00134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7C180" w14:textId="77777777" w:rsidR="00B81EA8" w:rsidRDefault="00B81EA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149FE" w14:textId="77777777" w:rsidR="00654D56" w:rsidRDefault="00B27A33" w:rsidP="00B27A33">
    <w:pPr>
      <w:pStyle w:val="a3"/>
      <w:jc w:val="center"/>
    </w:pPr>
    <w:r>
      <w:rPr>
        <w:rFonts w:hint="eastAsia"/>
      </w:rPr>
      <w:t>第</w:t>
    </w:r>
    <w:r>
      <w:rPr>
        <w:rFonts w:hint="eastAsia"/>
      </w:rPr>
      <w:t xml:space="preserve"> </w:t>
    </w:r>
    <w:r>
      <w:t xml:space="preserve">1 </w:t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rPr>
        <w:rFonts w:hint="eastAsia"/>
      </w:rPr>
      <w:t xml:space="preserve"> </w:t>
    </w:r>
    <w:r>
      <w:t>1</w:t>
    </w:r>
    <w:r w:rsidR="00C1507C">
      <w:t xml:space="preserve"> </w:t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56BA" w14:textId="77777777" w:rsidR="00B81EA8" w:rsidRDefault="00B81EA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0E41E" w14:textId="77777777" w:rsidR="0013429F" w:rsidRDefault="0013429F">
      <w:r>
        <w:separator/>
      </w:r>
    </w:p>
  </w:footnote>
  <w:footnote w:type="continuationSeparator" w:id="0">
    <w:p w14:paraId="21518C0C" w14:textId="77777777" w:rsidR="0013429F" w:rsidRDefault="00134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4144E" w14:textId="77777777" w:rsidR="00B81EA8" w:rsidRDefault="00B81EA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1BB917" w14:textId="6190C981" w:rsidR="000142CE" w:rsidRPr="003C5B2A" w:rsidRDefault="009D7F36">
    <w:pPr>
      <w:pStyle w:val="a5"/>
      <w:jc w:val="left"/>
      <w:rPr>
        <w:rFonts w:ascii="仿宋" w:eastAsia="仿宋" w:hAnsi="仿宋"/>
        <w:sz w:val="21"/>
        <w:szCs w:val="21"/>
      </w:rPr>
    </w:pPr>
    <w:r>
      <w:rPr>
        <w:rFonts w:ascii="仿宋" w:eastAsia="仿宋" w:hAnsi="仿宋" w:hint="eastAsia"/>
        <w:sz w:val="21"/>
        <w:szCs w:val="21"/>
      </w:rPr>
      <w:t>中心关闭工作表</w:t>
    </w:r>
    <w:r w:rsidR="000142CE" w:rsidRPr="003C5B2A">
      <w:rPr>
        <w:rFonts w:ascii="仿宋" w:eastAsia="仿宋" w:hAnsi="仿宋" w:hint="eastAsia"/>
        <w:sz w:val="21"/>
        <w:szCs w:val="21"/>
      </w:rPr>
      <w:t xml:space="preserve">      </w:t>
    </w:r>
    <w:r w:rsidR="00A50269" w:rsidRPr="003C5B2A">
      <w:rPr>
        <w:rFonts w:ascii="仿宋" w:eastAsia="仿宋" w:hAnsi="仿宋" w:hint="eastAsia"/>
        <w:sz w:val="21"/>
        <w:szCs w:val="21"/>
      </w:rPr>
      <w:t xml:space="preserve">              </w:t>
    </w:r>
    <w:r>
      <w:rPr>
        <w:rFonts w:ascii="仿宋" w:eastAsia="仿宋" w:hAnsi="仿宋" w:hint="eastAsia"/>
        <w:sz w:val="21"/>
        <w:szCs w:val="21"/>
      </w:rPr>
      <w:t xml:space="preserve"> </w:t>
    </w:r>
    <w:r w:rsidR="00A50269" w:rsidRPr="003C5B2A">
      <w:rPr>
        <w:rFonts w:ascii="仿宋" w:eastAsia="仿宋" w:hAnsi="仿宋" w:hint="eastAsia"/>
        <w:sz w:val="21"/>
        <w:szCs w:val="21"/>
      </w:rPr>
      <w:t xml:space="preserve">    </w:t>
    </w:r>
    <w:r w:rsidR="00B27A33" w:rsidRPr="003C5B2A">
      <w:rPr>
        <w:rFonts w:ascii="仿宋" w:eastAsia="仿宋" w:hAnsi="仿宋"/>
        <w:sz w:val="21"/>
        <w:szCs w:val="21"/>
      </w:rPr>
      <w:t xml:space="preserve">  </w:t>
    </w:r>
    <w:r w:rsidR="00A50269" w:rsidRPr="003C5B2A">
      <w:rPr>
        <w:rFonts w:ascii="仿宋" w:eastAsia="仿宋" w:hAnsi="仿宋" w:hint="eastAsia"/>
        <w:sz w:val="21"/>
        <w:szCs w:val="21"/>
      </w:rPr>
      <w:t xml:space="preserve">      </w:t>
    </w:r>
    <w:r w:rsidR="00C57128" w:rsidRPr="003C5B2A">
      <w:rPr>
        <w:rFonts w:ascii="仿宋" w:eastAsia="仿宋" w:hAnsi="仿宋" w:hint="eastAsia"/>
        <w:sz w:val="21"/>
        <w:szCs w:val="21"/>
      </w:rPr>
      <w:t xml:space="preserve">     </w:t>
    </w:r>
    <w:r w:rsidR="00B90F19" w:rsidRPr="003C5B2A">
      <w:rPr>
        <w:rFonts w:ascii="仿宋" w:eastAsia="仿宋" w:hAnsi="仿宋" w:hint="eastAsia"/>
        <w:sz w:val="21"/>
        <w:szCs w:val="21"/>
      </w:rPr>
      <w:t xml:space="preserve">       </w:t>
    </w:r>
    <w:r w:rsidR="003C5B2A" w:rsidRPr="003C5B2A">
      <w:rPr>
        <w:rFonts w:ascii="仿宋" w:eastAsia="仿宋" w:hAnsi="仿宋"/>
        <w:sz w:val="21"/>
        <w:szCs w:val="21"/>
      </w:rPr>
      <w:t>CTI.</w:t>
    </w:r>
    <w:r w:rsidR="00AD1F11">
      <w:rPr>
        <w:rFonts w:ascii="仿宋" w:eastAsia="仿宋" w:hAnsi="仿宋" w:hint="eastAsia"/>
        <w:sz w:val="21"/>
        <w:szCs w:val="21"/>
      </w:rPr>
      <w:t>AT</w:t>
    </w:r>
    <w:r w:rsidR="003C5B2A" w:rsidRPr="003C5B2A">
      <w:rPr>
        <w:rFonts w:ascii="仿宋" w:eastAsia="仿宋" w:hAnsi="仿宋"/>
        <w:sz w:val="21"/>
        <w:szCs w:val="21"/>
      </w:rPr>
      <w:t>/0</w:t>
    </w:r>
    <w:r>
      <w:rPr>
        <w:rFonts w:ascii="仿宋" w:eastAsia="仿宋" w:hAnsi="仿宋" w:hint="eastAsia"/>
        <w:sz w:val="21"/>
        <w:szCs w:val="21"/>
      </w:rPr>
      <w:t>5</w:t>
    </w:r>
    <w:r w:rsidR="003C5B2A" w:rsidRPr="003C5B2A">
      <w:rPr>
        <w:rFonts w:ascii="仿宋" w:eastAsia="仿宋" w:hAnsi="仿宋"/>
        <w:sz w:val="21"/>
        <w:szCs w:val="21"/>
      </w:rPr>
      <w:t>/0901.</w:t>
    </w:r>
    <w:r>
      <w:rPr>
        <w:rFonts w:ascii="仿宋" w:eastAsia="仿宋" w:hAnsi="仿宋" w:hint="eastAsia"/>
        <w:sz w:val="21"/>
        <w:szCs w:val="21"/>
      </w:rPr>
      <w:t>18</w:t>
    </w:r>
    <w:r w:rsidR="003C5B2A" w:rsidRPr="003C5B2A">
      <w:rPr>
        <w:rFonts w:ascii="仿宋" w:eastAsia="仿宋" w:hAnsi="仿宋" w:hint="eastAsia"/>
        <w:sz w:val="21"/>
        <w:szCs w:val="21"/>
      </w:rPr>
      <w:t>-0</w:t>
    </w:r>
    <w:r w:rsidR="00B81EA8">
      <w:rPr>
        <w:rFonts w:ascii="仿宋" w:eastAsia="仿宋" w:hAnsi="仿宋" w:hint="eastAsia"/>
        <w:sz w:val="21"/>
        <w:szCs w:val="21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999EF" w14:textId="77777777" w:rsidR="00B81EA8" w:rsidRDefault="00B81EA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4FC0"/>
    <w:rsid w:val="00010C53"/>
    <w:rsid w:val="000142CE"/>
    <w:rsid w:val="000206D5"/>
    <w:rsid w:val="00053489"/>
    <w:rsid w:val="00055108"/>
    <w:rsid w:val="00056EEC"/>
    <w:rsid w:val="00083B26"/>
    <w:rsid w:val="000978E8"/>
    <w:rsid w:val="000B3786"/>
    <w:rsid w:val="000F6376"/>
    <w:rsid w:val="0013429F"/>
    <w:rsid w:val="00172A27"/>
    <w:rsid w:val="00176117"/>
    <w:rsid w:val="001908A5"/>
    <w:rsid w:val="00191A5B"/>
    <w:rsid w:val="001D2340"/>
    <w:rsid w:val="001D782E"/>
    <w:rsid w:val="001F0872"/>
    <w:rsid w:val="00210D73"/>
    <w:rsid w:val="00295A1F"/>
    <w:rsid w:val="002E5424"/>
    <w:rsid w:val="002F48CE"/>
    <w:rsid w:val="00303C0E"/>
    <w:rsid w:val="00306E6D"/>
    <w:rsid w:val="00322B54"/>
    <w:rsid w:val="00331379"/>
    <w:rsid w:val="00333215"/>
    <w:rsid w:val="003509B7"/>
    <w:rsid w:val="00363024"/>
    <w:rsid w:val="003708E9"/>
    <w:rsid w:val="0037173F"/>
    <w:rsid w:val="00384392"/>
    <w:rsid w:val="003951AF"/>
    <w:rsid w:val="003A3CBE"/>
    <w:rsid w:val="003A6190"/>
    <w:rsid w:val="003C5B2A"/>
    <w:rsid w:val="003D40C4"/>
    <w:rsid w:val="003E2FBF"/>
    <w:rsid w:val="003E7905"/>
    <w:rsid w:val="00430DAB"/>
    <w:rsid w:val="00434BA4"/>
    <w:rsid w:val="0045546A"/>
    <w:rsid w:val="00462BDE"/>
    <w:rsid w:val="004A6433"/>
    <w:rsid w:val="004A72F4"/>
    <w:rsid w:val="004B7C71"/>
    <w:rsid w:val="00564DE4"/>
    <w:rsid w:val="00634998"/>
    <w:rsid w:val="00644AF0"/>
    <w:rsid w:val="00651CC7"/>
    <w:rsid w:val="00654D56"/>
    <w:rsid w:val="006B0997"/>
    <w:rsid w:val="00702BA8"/>
    <w:rsid w:val="00714D70"/>
    <w:rsid w:val="007208C9"/>
    <w:rsid w:val="00736BFC"/>
    <w:rsid w:val="00750480"/>
    <w:rsid w:val="007B56AB"/>
    <w:rsid w:val="007E0E1C"/>
    <w:rsid w:val="007E4CFB"/>
    <w:rsid w:val="007E6B16"/>
    <w:rsid w:val="007F3F76"/>
    <w:rsid w:val="0085458D"/>
    <w:rsid w:val="00875C71"/>
    <w:rsid w:val="00892304"/>
    <w:rsid w:val="008E18AF"/>
    <w:rsid w:val="009004FE"/>
    <w:rsid w:val="00911363"/>
    <w:rsid w:val="009858ED"/>
    <w:rsid w:val="009B2C65"/>
    <w:rsid w:val="009C3AC6"/>
    <w:rsid w:val="009D0F75"/>
    <w:rsid w:val="009D7F36"/>
    <w:rsid w:val="009F1F36"/>
    <w:rsid w:val="00A257A7"/>
    <w:rsid w:val="00A50269"/>
    <w:rsid w:val="00AB5940"/>
    <w:rsid w:val="00AC1522"/>
    <w:rsid w:val="00AC3B7C"/>
    <w:rsid w:val="00AD1F11"/>
    <w:rsid w:val="00AE76B6"/>
    <w:rsid w:val="00B27A33"/>
    <w:rsid w:val="00B446A5"/>
    <w:rsid w:val="00B81EA8"/>
    <w:rsid w:val="00B90F19"/>
    <w:rsid w:val="00C0358F"/>
    <w:rsid w:val="00C1507C"/>
    <w:rsid w:val="00C57128"/>
    <w:rsid w:val="00C6301C"/>
    <w:rsid w:val="00E03A68"/>
    <w:rsid w:val="00E369A6"/>
    <w:rsid w:val="00E66526"/>
    <w:rsid w:val="00E77DC6"/>
    <w:rsid w:val="00EE2185"/>
    <w:rsid w:val="00EF1954"/>
    <w:rsid w:val="00F02B44"/>
    <w:rsid w:val="00F20F4C"/>
    <w:rsid w:val="00F33B76"/>
    <w:rsid w:val="00F600DD"/>
    <w:rsid w:val="00F8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73752D"/>
  <w15:chartTrackingRefBased/>
  <w15:docId w15:val="{68CFA386-D069-424B-A3F4-2C9282374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目录 1"/>
    <w:basedOn w:val="a"/>
    <w:next w:val="a"/>
    <w:pPr>
      <w:adjustRightInd w:val="0"/>
      <w:spacing w:beforeLines="10" w:before="31" w:line="300" w:lineRule="auto"/>
    </w:pPr>
    <w:rPr>
      <w:rFonts w:ascii="宋体" w:hAnsi="宋体"/>
      <w:color w:val="000000"/>
      <w:spacing w:val="4"/>
      <w:szCs w:val="20"/>
    </w:r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uiPriority w:val="99"/>
    <w:rsid w:val="00B27A33"/>
    <w:rPr>
      <w:kern w:val="2"/>
      <w:sz w:val="18"/>
      <w:szCs w:val="18"/>
    </w:rPr>
  </w:style>
  <w:style w:type="table" w:styleId="a6">
    <w:name w:val="Table Grid"/>
    <w:basedOn w:val="a1"/>
    <w:rsid w:val="003E2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jxyf\Desktop\&#22362;&#26524;&#20113;\Workshation\01&#26426;&#26500;&#31192;&#20070;\&#26426;&#26500;&#21450;&#19987;&#19994;SOP\&#26426;&#26500;SOP\SOP%20&#26356;&#26032;20260805\work\&#19977;%20&#31649;&#29702;&#21046;&#24230;\Normal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106</TotalTime>
  <Pages>1</Pages>
  <Words>30</Words>
  <Characters>176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bco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天津中医药大学第二附属医院GCP中心</dc:title>
  <dc:subject/>
  <dc:creator>b</dc:creator>
  <cp:keywords/>
  <cp:lastModifiedBy>yongfa xing</cp:lastModifiedBy>
  <cp:revision>5</cp:revision>
  <cp:lastPrinted>2026-03-02T02:55:00Z</cp:lastPrinted>
  <dcterms:created xsi:type="dcterms:W3CDTF">2026-08-29T03:32:00Z</dcterms:created>
  <dcterms:modified xsi:type="dcterms:W3CDTF">2026-09-01T06:26:00Z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2052-8.1.0.3238</vt:lpwstr>
  </property>
</Properties>
</file>